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C85284" w:rsidRPr="00086983" w:rsidRDefault="00C85284" w:rsidP="00C85284">
      <w:pPr>
        <w:spacing w:after="160"/>
      </w:pPr>
    </w:p>
    <w:p w14:paraId="0A37501D" w14:textId="77777777" w:rsidR="00C85284" w:rsidRPr="00086983" w:rsidRDefault="00C85284" w:rsidP="00702CF6"/>
    <w:p w14:paraId="0D0B940D" w14:textId="77777777" w:rsidR="00FA3919" w:rsidRDefault="00FA3919" w:rsidP="00C85284"/>
    <w:p w14:paraId="0E27B00A" w14:textId="77777777" w:rsidR="00FA3919" w:rsidRPr="00086983" w:rsidRDefault="00FA3919" w:rsidP="00C85284"/>
    <w:p w14:paraId="1700F5BA" w14:textId="77777777" w:rsidR="00FF50C7" w:rsidRDefault="00FF50C7" w:rsidP="00EF071A">
      <w:pPr>
        <w:pStyle w:val="Subttolportada"/>
        <w:framePr w:vSpace="0" w:wrap="auto" w:vAnchor="margin" w:yAlign="inline"/>
        <w:rPr>
          <w:b/>
          <w:sz w:val="56"/>
        </w:rPr>
      </w:pPr>
      <w:r w:rsidRPr="00FF50C7">
        <w:rPr>
          <w:b/>
          <w:sz w:val="56"/>
        </w:rPr>
        <w:t>Informe d'Auditoria de Nomenclatura PTD</w:t>
      </w:r>
    </w:p>
    <w:p w14:paraId="394E8492" w14:textId="007F00FB" w:rsidR="00FF50C7" w:rsidRDefault="00FF50C7" w:rsidP="00137674">
      <w:pPr>
        <w:pStyle w:val="Crditssenseespai"/>
        <w:ind w:right="424"/>
        <w:rPr>
          <w:rFonts w:eastAsiaTheme="minorHAnsi"/>
          <w:sz w:val="48"/>
          <w:szCs w:val="22"/>
        </w:rPr>
      </w:pPr>
      <w:r w:rsidRPr="00FF50C7">
        <w:rPr>
          <w:rFonts w:eastAsiaTheme="minorHAnsi"/>
          <w:sz w:val="48"/>
          <w:szCs w:val="22"/>
        </w:rPr>
        <w:t>Cas d'us:</w:t>
      </w:r>
      <w:r w:rsidR="00137674">
        <w:rPr>
          <w:rFonts w:eastAsiaTheme="minorHAnsi"/>
          <w:sz w:val="48"/>
          <w:szCs w:val="22"/>
        </w:rPr>
        <w:t xml:space="preserve"> &lt;</w:t>
      </w:r>
      <w:proofErr w:type="spellStart"/>
      <w:r w:rsidR="00137674">
        <w:rPr>
          <w:rFonts w:eastAsiaTheme="minorHAnsi"/>
          <w:sz w:val="48"/>
          <w:szCs w:val="22"/>
        </w:rPr>
        <w:t>cas_us</w:t>
      </w:r>
      <w:proofErr w:type="spellEnd"/>
      <w:r w:rsidR="00137674">
        <w:rPr>
          <w:rFonts w:eastAsiaTheme="minorHAnsi"/>
          <w:sz w:val="48"/>
          <w:szCs w:val="22"/>
        </w:rPr>
        <w:t>&gt;</w:t>
      </w:r>
    </w:p>
    <w:p w14:paraId="226C3EBA" w14:textId="5E616BA1" w:rsidR="69328CB3" w:rsidRDefault="00FF50C7" w:rsidP="69328CB3">
      <w:r w:rsidRPr="00137674">
        <w:rPr>
          <w:rFonts w:eastAsia="Arial" w:cs="Arial"/>
          <w:color w:val="000000" w:themeColor="text1"/>
          <w:sz w:val="18"/>
          <w:szCs w:val="18"/>
        </w:rPr>
        <w:t>Data:</w:t>
      </w:r>
      <w:r w:rsidR="00137674">
        <w:rPr>
          <w:rFonts w:eastAsia="Arial" w:cs="Arial"/>
          <w:color w:val="000000" w:themeColor="text1"/>
          <w:sz w:val="18"/>
          <w:szCs w:val="18"/>
        </w:rPr>
        <w:t xml:space="preserve"> &lt;</w:t>
      </w:r>
      <w:proofErr w:type="spellStart"/>
      <w:r w:rsidR="00137674">
        <w:rPr>
          <w:rFonts w:eastAsia="Arial" w:cs="Arial"/>
          <w:color w:val="000000" w:themeColor="text1"/>
          <w:sz w:val="18"/>
          <w:szCs w:val="18"/>
        </w:rPr>
        <w:t>dd</w:t>
      </w:r>
      <w:proofErr w:type="spellEnd"/>
      <w:r w:rsidR="00137674">
        <w:rPr>
          <w:rFonts w:eastAsia="Arial" w:cs="Arial"/>
          <w:color w:val="000000" w:themeColor="text1"/>
          <w:sz w:val="18"/>
          <w:szCs w:val="18"/>
        </w:rPr>
        <w:t>/MM/</w:t>
      </w:r>
      <w:proofErr w:type="spellStart"/>
      <w:r w:rsidR="00137674">
        <w:rPr>
          <w:rFonts w:eastAsia="Arial" w:cs="Arial"/>
          <w:color w:val="000000" w:themeColor="text1"/>
          <w:sz w:val="18"/>
          <w:szCs w:val="18"/>
        </w:rPr>
        <w:t>yyyy</w:t>
      </w:r>
      <w:proofErr w:type="spellEnd"/>
      <w:r w:rsidR="00137674">
        <w:rPr>
          <w:rFonts w:eastAsia="Arial" w:cs="Arial"/>
          <w:color w:val="000000" w:themeColor="text1"/>
          <w:sz w:val="18"/>
          <w:szCs w:val="18"/>
        </w:rPr>
        <w:t xml:space="preserve"> </w:t>
      </w:r>
      <w:proofErr w:type="spellStart"/>
      <w:r w:rsidR="00137674">
        <w:rPr>
          <w:rFonts w:eastAsia="Arial" w:cs="Arial"/>
          <w:color w:val="000000" w:themeColor="text1"/>
          <w:sz w:val="18"/>
          <w:szCs w:val="18"/>
        </w:rPr>
        <w:t>hh:mm</w:t>
      </w:r>
      <w:proofErr w:type="spellEnd"/>
      <w:r w:rsidR="00137674">
        <w:rPr>
          <w:rFonts w:eastAsia="Arial" w:cs="Arial"/>
          <w:color w:val="000000" w:themeColor="text1"/>
          <w:sz w:val="18"/>
          <w:szCs w:val="18"/>
        </w:rPr>
        <w:t>&gt;</w:t>
      </w:r>
    </w:p>
    <w:p w14:paraId="60061E4C" w14:textId="77777777" w:rsidR="00C85284" w:rsidRPr="00086983" w:rsidRDefault="00C85284" w:rsidP="00C85284"/>
    <w:p w14:paraId="44EAFD9C" w14:textId="77777777" w:rsidR="00C85284" w:rsidRPr="00086983" w:rsidRDefault="00C85284" w:rsidP="00C85284"/>
    <w:p w14:paraId="3656B9AB" w14:textId="2C243BB5" w:rsidR="00C85284" w:rsidRPr="00086983" w:rsidRDefault="00C85284" w:rsidP="69328CB3"/>
    <w:p w14:paraId="53128261" w14:textId="494A471D" w:rsidR="00C85284" w:rsidRPr="00086983" w:rsidRDefault="00C85284" w:rsidP="69328CB3">
      <w:pPr>
        <w:spacing w:after="160"/>
        <w:sectPr w:rsidR="00C85284" w:rsidRPr="00086983" w:rsidSect="00E92723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2359" w:right="1701" w:bottom="1417" w:left="1701" w:header="567" w:footer="708" w:gutter="0"/>
          <w:pgNumType w:start="1"/>
          <w:cols w:space="708"/>
          <w:titlePg/>
          <w:docGrid w:linePitch="360"/>
        </w:sectPr>
      </w:pPr>
    </w:p>
    <w:p w14:paraId="62486C05" w14:textId="77777777" w:rsidR="00C85284" w:rsidRPr="00086983" w:rsidRDefault="00C85284" w:rsidP="00C85284">
      <w:pPr>
        <w:spacing w:after="160"/>
      </w:pPr>
    </w:p>
    <w:sdt>
      <w:sdtPr>
        <w:rPr>
          <w:b w:val="0"/>
          <w:sz w:val="22"/>
        </w:rPr>
        <w:id w:val="1317154644"/>
        <w:docPartObj>
          <w:docPartGallery w:val="Table of Contents"/>
          <w:docPartUnique/>
        </w:docPartObj>
      </w:sdtPr>
      <w:sdtContent>
        <w:p w14:paraId="6DDDC0AF" w14:textId="77777777" w:rsidR="00C85284" w:rsidRPr="00086983" w:rsidRDefault="00C85284" w:rsidP="00C90554">
          <w:pPr>
            <w:pStyle w:val="Ttolndex"/>
          </w:pPr>
          <w:r>
            <w:t>Índex</w:t>
          </w:r>
        </w:p>
        <w:p w14:paraId="65EA3D3D" w14:textId="0629320E" w:rsidR="00F22277" w:rsidRDefault="00C85284">
          <w:pPr>
            <w:pStyle w:val="TDC1"/>
            <w:rPr>
              <w:rFonts w:asciiTheme="minorHAnsi" w:eastAsiaTheme="minorEastAsia" w:hAnsiTheme="minorHAnsi" w:cstheme="minorBidi"/>
              <w:bCs w:val="0"/>
              <w:kern w:val="2"/>
              <w:sz w:val="24"/>
              <w:szCs w:val="24"/>
              <w:lang w:val="es-ES" w:eastAsia="es-ES"/>
              <w14:ligatures w14:val="standardContextual"/>
            </w:rPr>
          </w:pPr>
          <w:r>
            <w:rPr>
              <w:rFonts w:asciiTheme="minorHAnsi" w:hAnsiTheme="minorHAnsi"/>
            </w:rPr>
            <w:fldChar w:fldCharType="begin"/>
          </w:r>
          <w:r>
            <w:rPr>
              <w:rFonts w:asciiTheme="minorHAnsi" w:hAnsiTheme="minorHAnsi"/>
            </w:rPr>
            <w:instrText xml:space="preserve"> TOC \o "1-3" \h \z \u </w:instrText>
          </w:r>
          <w:r>
            <w:rPr>
              <w:rFonts w:asciiTheme="minorHAnsi" w:hAnsiTheme="minorHAnsi"/>
            </w:rPr>
            <w:fldChar w:fldCharType="separate"/>
          </w:r>
          <w:hyperlink w:anchor="_Toc230966613" w:history="1">
            <w:r w:rsidR="00F22277" w:rsidRPr="00B503CB">
              <w:rPr>
                <w:rStyle w:val="Hipervnculo"/>
              </w:rPr>
              <w:t>1.</w:t>
            </w:r>
            <w:r w:rsidR="00F22277">
              <w:rPr>
                <w:rFonts w:asciiTheme="minorHAnsi" w:eastAsiaTheme="minorEastAsia" w:hAnsiTheme="minorHAnsi" w:cstheme="minorBidi"/>
                <w:bCs w:val="0"/>
                <w:kern w:val="2"/>
                <w:sz w:val="24"/>
                <w:szCs w:val="24"/>
                <w:lang w:val="es-ES" w:eastAsia="es-ES"/>
                <w14:ligatures w14:val="standardContextual"/>
              </w:rPr>
              <w:tab/>
            </w:r>
            <w:r w:rsidR="00F22277" w:rsidRPr="00B503CB">
              <w:rPr>
                <w:rStyle w:val="Hipervnculo"/>
              </w:rPr>
              <w:t>Dades del Projecte</w:t>
            </w:r>
            <w:r w:rsidR="00F22277">
              <w:rPr>
                <w:webHidden/>
              </w:rPr>
              <w:tab/>
            </w:r>
            <w:r w:rsidR="00F22277">
              <w:rPr>
                <w:webHidden/>
              </w:rPr>
              <w:fldChar w:fldCharType="begin"/>
            </w:r>
            <w:r w:rsidR="00F22277">
              <w:rPr>
                <w:webHidden/>
              </w:rPr>
              <w:instrText xml:space="preserve"> PAGEREF _Toc230966613 \h </w:instrText>
            </w:r>
            <w:r w:rsidR="00F22277">
              <w:rPr>
                <w:webHidden/>
              </w:rPr>
            </w:r>
            <w:r w:rsidR="00F22277">
              <w:rPr>
                <w:webHidden/>
              </w:rPr>
              <w:fldChar w:fldCharType="separate"/>
            </w:r>
            <w:r w:rsidR="00F22277">
              <w:rPr>
                <w:webHidden/>
              </w:rPr>
              <w:t>3</w:t>
            </w:r>
            <w:r w:rsidR="00F22277">
              <w:rPr>
                <w:webHidden/>
              </w:rPr>
              <w:fldChar w:fldCharType="end"/>
            </w:r>
          </w:hyperlink>
        </w:p>
        <w:p w14:paraId="663C2799" w14:textId="2D8BC0D3" w:rsidR="00F22277" w:rsidRDefault="00F22277">
          <w:pPr>
            <w:pStyle w:val="TDC1"/>
            <w:rPr>
              <w:rFonts w:asciiTheme="minorHAnsi" w:eastAsiaTheme="minorEastAsia" w:hAnsiTheme="minorHAnsi" w:cstheme="minorBidi"/>
              <w:bCs w:val="0"/>
              <w:kern w:val="2"/>
              <w:sz w:val="24"/>
              <w:szCs w:val="24"/>
              <w:lang w:val="es-ES" w:eastAsia="es-ES"/>
              <w14:ligatures w14:val="standardContextual"/>
            </w:rPr>
          </w:pPr>
          <w:hyperlink w:anchor="_Toc230966614" w:history="1">
            <w:r w:rsidRPr="00B503CB">
              <w:rPr>
                <w:rStyle w:val="Hipervnculo"/>
              </w:rPr>
              <w:t>2.</w:t>
            </w:r>
            <w:r>
              <w:rPr>
                <w:rFonts w:asciiTheme="minorHAnsi" w:eastAsiaTheme="minorEastAsia" w:hAnsiTheme="minorHAnsi" w:cstheme="minorBidi"/>
                <w:bCs w:val="0"/>
                <w:kern w:val="2"/>
                <w:sz w:val="24"/>
                <w:szCs w:val="24"/>
                <w:lang w:val="es-ES" w:eastAsia="es-ES"/>
                <w14:ligatures w14:val="standardContextual"/>
              </w:rPr>
              <w:tab/>
            </w:r>
            <w:r w:rsidRPr="00B503CB">
              <w:rPr>
                <w:rStyle w:val="Hipervnculo"/>
              </w:rPr>
              <w:t>Catàleg i Schemas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_Toc230966614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2CC7FBA4" w14:textId="43408F11" w:rsidR="00F22277" w:rsidRDefault="00F22277">
          <w:pPr>
            <w:pStyle w:val="TDC1"/>
            <w:rPr>
              <w:rFonts w:asciiTheme="minorHAnsi" w:eastAsiaTheme="minorEastAsia" w:hAnsiTheme="minorHAnsi" w:cstheme="minorBidi"/>
              <w:bCs w:val="0"/>
              <w:kern w:val="2"/>
              <w:sz w:val="24"/>
              <w:szCs w:val="24"/>
              <w:lang w:val="es-ES" w:eastAsia="es-ES"/>
              <w14:ligatures w14:val="standardContextual"/>
            </w:rPr>
          </w:pPr>
          <w:hyperlink w:anchor="_Toc230966615" w:history="1">
            <w:r w:rsidRPr="00B503CB">
              <w:rPr>
                <w:rStyle w:val="Hipervnculo"/>
              </w:rPr>
              <w:t>3.</w:t>
            </w:r>
            <w:r>
              <w:rPr>
                <w:rFonts w:asciiTheme="minorHAnsi" w:eastAsiaTheme="minorEastAsia" w:hAnsiTheme="minorHAnsi" w:cstheme="minorBidi"/>
                <w:bCs w:val="0"/>
                <w:kern w:val="2"/>
                <w:sz w:val="24"/>
                <w:szCs w:val="24"/>
                <w:lang w:val="es-ES" w:eastAsia="es-ES"/>
                <w14:ligatures w14:val="standardContextual"/>
              </w:rPr>
              <w:tab/>
            </w:r>
            <w:r w:rsidRPr="00B503CB">
              <w:rPr>
                <w:rStyle w:val="Hipervnculo"/>
              </w:rPr>
              <w:t>Noms de Taules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_Toc230966615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0F0D7B01" w14:textId="61070062" w:rsidR="00F22277" w:rsidRDefault="00F22277">
          <w:pPr>
            <w:pStyle w:val="TDC1"/>
            <w:rPr>
              <w:rFonts w:asciiTheme="minorHAnsi" w:eastAsiaTheme="minorEastAsia" w:hAnsiTheme="minorHAnsi" w:cstheme="minorBidi"/>
              <w:bCs w:val="0"/>
              <w:kern w:val="2"/>
              <w:sz w:val="24"/>
              <w:szCs w:val="24"/>
              <w:lang w:val="es-ES" w:eastAsia="es-ES"/>
              <w14:ligatures w14:val="standardContextual"/>
            </w:rPr>
          </w:pPr>
          <w:hyperlink w:anchor="_Toc230966616" w:history="1">
            <w:r w:rsidRPr="00B503CB">
              <w:rPr>
                <w:rStyle w:val="Hipervnculo"/>
              </w:rPr>
              <w:t>4.</w:t>
            </w:r>
            <w:r>
              <w:rPr>
                <w:rFonts w:asciiTheme="minorHAnsi" w:eastAsiaTheme="minorEastAsia" w:hAnsiTheme="minorHAnsi" w:cstheme="minorBidi"/>
                <w:bCs w:val="0"/>
                <w:kern w:val="2"/>
                <w:sz w:val="24"/>
                <w:szCs w:val="24"/>
                <w:lang w:val="es-ES" w:eastAsia="es-ES"/>
                <w14:ligatures w14:val="standardContextual"/>
              </w:rPr>
              <w:tab/>
            </w:r>
            <w:r w:rsidRPr="00B503CB">
              <w:rPr>
                <w:rStyle w:val="Hipervnculo"/>
              </w:rPr>
              <w:t>Columnes Silver/Gold – Prefixos i Formats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_Toc230966616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1334803A" w14:textId="651E7845" w:rsidR="00F22277" w:rsidRDefault="00F22277">
          <w:pPr>
            <w:pStyle w:val="TDC1"/>
            <w:rPr>
              <w:rFonts w:asciiTheme="minorHAnsi" w:eastAsiaTheme="minorEastAsia" w:hAnsiTheme="minorHAnsi" w:cstheme="minorBidi"/>
              <w:bCs w:val="0"/>
              <w:kern w:val="2"/>
              <w:sz w:val="24"/>
              <w:szCs w:val="24"/>
              <w:lang w:val="es-ES" w:eastAsia="es-ES"/>
              <w14:ligatures w14:val="standardContextual"/>
            </w:rPr>
          </w:pPr>
          <w:hyperlink w:anchor="_Toc230966617" w:history="1">
            <w:r w:rsidRPr="00B503CB">
              <w:rPr>
                <w:rStyle w:val="Hipervnculo"/>
              </w:rPr>
              <w:t>5.</w:t>
            </w:r>
            <w:r>
              <w:rPr>
                <w:rFonts w:asciiTheme="minorHAnsi" w:eastAsiaTheme="minorEastAsia" w:hAnsiTheme="minorHAnsi" w:cstheme="minorBidi"/>
                <w:bCs w:val="0"/>
                <w:kern w:val="2"/>
                <w:sz w:val="24"/>
                <w:szCs w:val="24"/>
                <w:lang w:val="es-ES" w:eastAsia="es-ES"/>
                <w14:ligatures w14:val="standardContextual"/>
              </w:rPr>
              <w:tab/>
            </w:r>
            <w:r w:rsidRPr="00B503CB">
              <w:rPr>
                <w:rStyle w:val="Hipervnculo"/>
              </w:rPr>
              <w:t>Polítiques generals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_Toc230966617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6027E0A6" w14:textId="53F1C7E5" w:rsidR="00F22277" w:rsidRDefault="00F22277">
          <w:pPr>
            <w:pStyle w:val="TDC1"/>
            <w:rPr>
              <w:rFonts w:asciiTheme="minorHAnsi" w:eastAsiaTheme="minorEastAsia" w:hAnsiTheme="minorHAnsi" w:cstheme="minorBidi"/>
              <w:bCs w:val="0"/>
              <w:kern w:val="2"/>
              <w:sz w:val="24"/>
              <w:szCs w:val="24"/>
              <w:lang w:val="es-ES" w:eastAsia="es-ES"/>
              <w14:ligatures w14:val="standardContextual"/>
            </w:rPr>
          </w:pPr>
          <w:hyperlink w:anchor="_Toc230966618" w:history="1">
            <w:r w:rsidRPr="00B503CB">
              <w:rPr>
                <w:rStyle w:val="Hipervnculo"/>
              </w:rPr>
              <w:t>6.</w:t>
            </w:r>
            <w:r>
              <w:rPr>
                <w:rFonts w:asciiTheme="minorHAnsi" w:eastAsiaTheme="minorEastAsia" w:hAnsiTheme="minorHAnsi" w:cstheme="minorBidi"/>
                <w:bCs w:val="0"/>
                <w:kern w:val="2"/>
                <w:sz w:val="24"/>
                <w:szCs w:val="24"/>
                <w:lang w:val="es-ES" w:eastAsia="es-ES"/>
                <w14:ligatures w14:val="standardContextual"/>
              </w:rPr>
              <w:tab/>
            </w:r>
            <w:r w:rsidRPr="00B503CB">
              <w:rPr>
                <w:rStyle w:val="Hipervnculo"/>
              </w:rPr>
              <w:t>Resum Final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_Toc230966618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4101652C" w14:textId="74E22741" w:rsidR="00C85284" w:rsidRDefault="00C85284" w:rsidP="00C85284">
          <w:r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  <w:p w14:paraId="4B99056E" w14:textId="77777777" w:rsidR="00C85284" w:rsidRPr="00881822" w:rsidRDefault="00000000" w:rsidP="00C85284"/>
      </w:sdtContent>
    </w:sdt>
    <w:p w14:paraId="1299C43A" w14:textId="77777777" w:rsidR="00C85284" w:rsidRPr="00086983" w:rsidRDefault="00C85284" w:rsidP="00C85284">
      <w:pPr>
        <w:spacing w:after="160"/>
        <w:rPr>
          <w:rFonts w:eastAsiaTheme="majorEastAsia" w:cstheme="majorBidi"/>
          <w:b/>
          <w:bCs/>
          <w:sz w:val="28"/>
          <w:szCs w:val="28"/>
        </w:rPr>
      </w:pPr>
      <w:r w:rsidRPr="00086983">
        <w:br w:type="page"/>
      </w:r>
    </w:p>
    <w:p w14:paraId="721511D9" w14:textId="099E8901" w:rsidR="00C85284" w:rsidRDefault="00FF50C7" w:rsidP="008D46E5">
      <w:pPr>
        <w:pStyle w:val="Ttulo1"/>
      </w:pPr>
      <w:bookmarkStart w:id="0" w:name="_Toc230966613"/>
      <w:r>
        <w:lastRenderedPageBreak/>
        <w:t>Dades del Projecte</w:t>
      </w:r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3"/>
        <w:gridCol w:w="7365"/>
      </w:tblGrid>
      <w:tr w:rsidR="00FF50C7" w:rsidRPr="00086983" w14:paraId="536EB88E" w14:textId="77777777" w:rsidTr="00FF50C7">
        <w:trPr>
          <w:jc w:val="center"/>
        </w:trPr>
        <w:tc>
          <w:tcPr>
            <w:tcW w:w="1353" w:type="dxa"/>
            <w:tcBorders>
              <w:right w:val="single" w:sz="12" w:space="0" w:color="auto"/>
            </w:tcBorders>
            <w:shd w:val="clear" w:color="auto" w:fill="C00000"/>
          </w:tcPr>
          <w:p w14:paraId="38E18F44" w14:textId="48ED5853" w:rsidR="00FF50C7" w:rsidRPr="008D46E5" w:rsidRDefault="00FF50C7" w:rsidP="007311D4">
            <w:pPr>
              <w:pStyle w:val="Taulattolesquerra"/>
            </w:pPr>
            <w:r>
              <w:t>Domini</w:t>
            </w:r>
          </w:p>
        </w:tc>
        <w:tc>
          <w:tcPr>
            <w:tcW w:w="7365" w:type="dxa"/>
            <w:tcBorders>
              <w:left w:val="single" w:sz="12" w:space="0" w:color="auto"/>
            </w:tcBorders>
          </w:tcPr>
          <w:p w14:paraId="7A1D5C66" w14:textId="0E2F24AA" w:rsidR="00FF50C7" w:rsidRPr="00086983" w:rsidRDefault="00FF50C7" w:rsidP="00EF28F9">
            <w:pPr>
              <w:pStyle w:val="Taulasubdvisi3"/>
              <w:numPr>
                <w:ilvl w:val="0"/>
                <w:numId w:val="0"/>
              </w:numPr>
            </w:pPr>
          </w:p>
        </w:tc>
      </w:tr>
      <w:tr w:rsidR="00FF50C7" w:rsidRPr="00086983" w14:paraId="71BC88B3" w14:textId="77777777" w:rsidTr="00FF50C7">
        <w:trPr>
          <w:jc w:val="center"/>
        </w:trPr>
        <w:tc>
          <w:tcPr>
            <w:tcW w:w="1353" w:type="dxa"/>
            <w:tcBorders>
              <w:right w:val="single" w:sz="12" w:space="0" w:color="auto"/>
            </w:tcBorders>
            <w:shd w:val="clear" w:color="auto" w:fill="C00000"/>
          </w:tcPr>
          <w:p w14:paraId="59AAF108" w14:textId="6C2F4836" w:rsidR="00FF50C7" w:rsidRPr="008D46E5" w:rsidRDefault="00FF50C7" w:rsidP="007311D4">
            <w:pPr>
              <w:pStyle w:val="Taulattolesquerra"/>
            </w:pPr>
            <w:r>
              <w:t>Subdomini</w:t>
            </w:r>
          </w:p>
        </w:tc>
        <w:tc>
          <w:tcPr>
            <w:tcW w:w="7365" w:type="dxa"/>
            <w:tcBorders>
              <w:left w:val="single" w:sz="12" w:space="0" w:color="auto"/>
            </w:tcBorders>
          </w:tcPr>
          <w:p w14:paraId="0DEDAAC2" w14:textId="77777777" w:rsidR="00FF50C7" w:rsidRPr="00086983" w:rsidRDefault="00FF50C7" w:rsidP="007311D4">
            <w:pPr>
              <w:pStyle w:val="Notaalpeu"/>
            </w:pPr>
          </w:p>
        </w:tc>
      </w:tr>
      <w:tr w:rsidR="00FF50C7" w:rsidRPr="00086983" w14:paraId="7829A564" w14:textId="77777777" w:rsidTr="00FF50C7">
        <w:trPr>
          <w:jc w:val="center"/>
        </w:trPr>
        <w:tc>
          <w:tcPr>
            <w:tcW w:w="1353" w:type="dxa"/>
            <w:tcBorders>
              <w:right w:val="single" w:sz="12" w:space="0" w:color="auto"/>
            </w:tcBorders>
            <w:shd w:val="clear" w:color="auto" w:fill="C00000"/>
          </w:tcPr>
          <w:p w14:paraId="68D52C04" w14:textId="5056DABB" w:rsidR="00FF50C7" w:rsidRPr="008D46E5" w:rsidRDefault="00FF50C7" w:rsidP="007311D4">
            <w:pPr>
              <w:pStyle w:val="Taulattolesquerra"/>
            </w:pPr>
            <w:r>
              <w:t>Aplicaci</w:t>
            </w:r>
            <w:r w:rsidR="00137674">
              <w:t>ó</w:t>
            </w:r>
            <w:r>
              <w:t xml:space="preserve"> Origen</w:t>
            </w:r>
          </w:p>
        </w:tc>
        <w:tc>
          <w:tcPr>
            <w:tcW w:w="7365" w:type="dxa"/>
            <w:tcBorders>
              <w:left w:val="single" w:sz="12" w:space="0" w:color="auto"/>
            </w:tcBorders>
          </w:tcPr>
          <w:p w14:paraId="5506925C" w14:textId="77777777" w:rsidR="00FF50C7" w:rsidRPr="00086983" w:rsidRDefault="00FF50C7" w:rsidP="007311D4">
            <w:pPr>
              <w:pStyle w:val="Notaalpeu"/>
            </w:pPr>
          </w:p>
        </w:tc>
      </w:tr>
      <w:tr w:rsidR="00FF50C7" w:rsidRPr="00086983" w14:paraId="5648F090" w14:textId="77777777" w:rsidTr="00FF50C7">
        <w:trPr>
          <w:jc w:val="center"/>
        </w:trPr>
        <w:tc>
          <w:tcPr>
            <w:tcW w:w="1353" w:type="dxa"/>
            <w:tcBorders>
              <w:right w:val="single" w:sz="12" w:space="0" w:color="auto"/>
            </w:tcBorders>
            <w:shd w:val="clear" w:color="auto" w:fill="C00000"/>
          </w:tcPr>
          <w:p w14:paraId="70BAE297" w14:textId="674BD258" w:rsidR="00FF50C7" w:rsidRPr="008D46E5" w:rsidRDefault="00FF50C7" w:rsidP="007311D4">
            <w:pPr>
              <w:pStyle w:val="Taulattolesquerra"/>
            </w:pPr>
            <w:r>
              <w:t>Caso d’us</w:t>
            </w:r>
          </w:p>
        </w:tc>
        <w:tc>
          <w:tcPr>
            <w:tcW w:w="7365" w:type="dxa"/>
            <w:tcBorders>
              <w:left w:val="single" w:sz="12" w:space="0" w:color="auto"/>
            </w:tcBorders>
          </w:tcPr>
          <w:p w14:paraId="4C939F09" w14:textId="77777777" w:rsidR="00FF50C7" w:rsidRPr="00086983" w:rsidRDefault="00FF50C7" w:rsidP="007311D4">
            <w:pPr>
              <w:pStyle w:val="Notaalpeu"/>
            </w:pPr>
          </w:p>
        </w:tc>
      </w:tr>
      <w:tr w:rsidR="00FF50C7" w:rsidRPr="00086983" w14:paraId="7A797619" w14:textId="77777777" w:rsidTr="00FF50C7">
        <w:trPr>
          <w:jc w:val="center"/>
        </w:trPr>
        <w:tc>
          <w:tcPr>
            <w:tcW w:w="1353" w:type="dxa"/>
            <w:tcBorders>
              <w:right w:val="single" w:sz="12" w:space="0" w:color="auto"/>
            </w:tcBorders>
            <w:shd w:val="clear" w:color="auto" w:fill="C00000"/>
          </w:tcPr>
          <w:p w14:paraId="63C8C5CC" w14:textId="129C6EA1" w:rsidR="00FF50C7" w:rsidRDefault="00FF50C7" w:rsidP="007311D4">
            <w:pPr>
              <w:pStyle w:val="Taulattolesquerra"/>
            </w:pPr>
            <w:r>
              <w:t>Propietari</w:t>
            </w:r>
          </w:p>
        </w:tc>
        <w:tc>
          <w:tcPr>
            <w:tcW w:w="7365" w:type="dxa"/>
            <w:tcBorders>
              <w:left w:val="single" w:sz="12" w:space="0" w:color="auto"/>
            </w:tcBorders>
          </w:tcPr>
          <w:p w14:paraId="2859074A" w14:textId="77777777" w:rsidR="00FF50C7" w:rsidRPr="00086983" w:rsidRDefault="00FF50C7" w:rsidP="007311D4">
            <w:pPr>
              <w:pStyle w:val="Notaalpeu"/>
            </w:pPr>
          </w:p>
        </w:tc>
      </w:tr>
      <w:tr w:rsidR="00FF50C7" w:rsidRPr="00086983" w14:paraId="54C4117E" w14:textId="77777777" w:rsidTr="00FF50C7">
        <w:trPr>
          <w:jc w:val="center"/>
        </w:trPr>
        <w:tc>
          <w:tcPr>
            <w:tcW w:w="1353" w:type="dxa"/>
            <w:tcBorders>
              <w:right w:val="single" w:sz="12" w:space="0" w:color="auto"/>
            </w:tcBorders>
            <w:shd w:val="clear" w:color="auto" w:fill="C00000"/>
          </w:tcPr>
          <w:p w14:paraId="51578EE0" w14:textId="1DD5FF8A" w:rsidR="00FF50C7" w:rsidRDefault="00FF50C7" w:rsidP="007311D4">
            <w:pPr>
              <w:pStyle w:val="Taulattolesquerra"/>
            </w:pPr>
            <w:r>
              <w:t>Tipus</w:t>
            </w:r>
          </w:p>
        </w:tc>
        <w:tc>
          <w:tcPr>
            <w:tcW w:w="7365" w:type="dxa"/>
            <w:tcBorders>
              <w:left w:val="single" w:sz="12" w:space="0" w:color="auto"/>
            </w:tcBorders>
          </w:tcPr>
          <w:p w14:paraId="271110F3" w14:textId="77777777" w:rsidR="00FF50C7" w:rsidRPr="00086983" w:rsidRDefault="00FF50C7" w:rsidP="007311D4">
            <w:pPr>
              <w:pStyle w:val="Notaalpeu"/>
            </w:pPr>
          </w:p>
        </w:tc>
      </w:tr>
    </w:tbl>
    <w:p w14:paraId="262275FD" w14:textId="77777777" w:rsidR="00FF50C7" w:rsidRPr="00FF50C7" w:rsidRDefault="00FF50C7" w:rsidP="00FF50C7"/>
    <w:p w14:paraId="0B8004A0" w14:textId="0E929FF1" w:rsidR="00C85284" w:rsidRDefault="00FF50C7" w:rsidP="00DE33B6">
      <w:pPr>
        <w:pStyle w:val="Ttulo1"/>
        <w:pageBreakBefore/>
        <w:numPr>
          <w:ilvl w:val="0"/>
          <w:numId w:val="1"/>
        </w:numPr>
        <w:spacing w:before="360" w:after="360"/>
        <w:ind w:left="431" w:hanging="431"/>
      </w:pPr>
      <w:bookmarkStart w:id="1" w:name="_Toc230966614"/>
      <w:r>
        <w:lastRenderedPageBreak/>
        <w:t>Cat</w:t>
      </w:r>
      <w:r w:rsidR="00180D63">
        <w:t>à</w:t>
      </w:r>
      <w:r>
        <w:t xml:space="preserve">leg i </w:t>
      </w:r>
      <w:proofErr w:type="spellStart"/>
      <w:r>
        <w:t>Schemas</w:t>
      </w:r>
      <w:bookmarkEnd w:id="1"/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2097"/>
        <w:gridCol w:w="1622"/>
        <w:gridCol w:w="1622"/>
        <w:gridCol w:w="1622"/>
      </w:tblGrid>
      <w:tr w:rsidR="00962623" w:rsidRPr="00086983" w14:paraId="49A16E57" w14:textId="45F11930" w:rsidTr="00962623">
        <w:trPr>
          <w:jc w:val="center"/>
        </w:trPr>
        <w:tc>
          <w:tcPr>
            <w:tcW w:w="2098" w:type="dxa"/>
            <w:tcBorders>
              <w:bottom w:val="single" w:sz="12" w:space="0" w:color="auto"/>
            </w:tcBorders>
            <w:shd w:val="clear" w:color="auto" w:fill="C00000"/>
          </w:tcPr>
          <w:p w14:paraId="5553404D" w14:textId="142B5CBA" w:rsidR="00962623" w:rsidRPr="00086983" w:rsidRDefault="00962623" w:rsidP="00962623">
            <w:pPr>
              <w:pStyle w:val="Taulattolcentratblanc"/>
              <w:jc w:val="left"/>
            </w:pPr>
            <w:r>
              <w:t>Component</w:t>
            </w:r>
          </w:p>
        </w:tc>
        <w:tc>
          <w:tcPr>
            <w:tcW w:w="2097" w:type="dxa"/>
            <w:tcBorders>
              <w:bottom w:val="single" w:sz="12" w:space="0" w:color="auto"/>
            </w:tcBorders>
            <w:shd w:val="clear" w:color="auto" w:fill="C00000"/>
          </w:tcPr>
          <w:p w14:paraId="75D6B9C3" w14:textId="62F30E17" w:rsidR="00962623" w:rsidRPr="00086983" w:rsidRDefault="00962623" w:rsidP="007311D4">
            <w:pPr>
              <w:pStyle w:val="Taulattolcentratblanc"/>
            </w:pPr>
            <w:r>
              <w:t>Patr</w:t>
            </w:r>
            <w:r w:rsidR="00137674">
              <w:t>ó</w:t>
            </w:r>
            <w:r>
              <w:t xml:space="preserve"> esperat</w:t>
            </w:r>
          </w:p>
        </w:tc>
        <w:tc>
          <w:tcPr>
            <w:tcW w:w="1622" w:type="dxa"/>
            <w:tcBorders>
              <w:bottom w:val="single" w:sz="12" w:space="0" w:color="auto"/>
            </w:tcBorders>
            <w:shd w:val="clear" w:color="auto" w:fill="C00000"/>
          </w:tcPr>
          <w:p w14:paraId="4D60230C" w14:textId="7359A96D" w:rsidR="00962623" w:rsidRPr="00086983" w:rsidRDefault="00962623" w:rsidP="007311D4">
            <w:pPr>
              <w:pStyle w:val="Taulattolcentratblanc"/>
            </w:pPr>
            <w:r>
              <w:t>Valor actual</w:t>
            </w:r>
          </w:p>
        </w:tc>
        <w:tc>
          <w:tcPr>
            <w:tcW w:w="1622" w:type="dxa"/>
            <w:tcBorders>
              <w:bottom w:val="single" w:sz="12" w:space="0" w:color="auto"/>
            </w:tcBorders>
            <w:shd w:val="clear" w:color="auto" w:fill="C00000"/>
          </w:tcPr>
          <w:p w14:paraId="7C2D70AD" w14:textId="2C5820EB" w:rsidR="00962623" w:rsidRPr="00086983" w:rsidRDefault="00962623" w:rsidP="007311D4">
            <w:pPr>
              <w:pStyle w:val="Taulattolcentratblanc"/>
            </w:pPr>
            <w:r>
              <w:t>Resultat</w:t>
            </w:r>
          </w:p>
        </w:tc>
        <w:tc>
          <w:tcPr>
            <w:tcW w:w="1622" w:type="dxa"/>
            <w:tcBorders>
              <w:bottom w:val="single" w:sz="12" w:space="0" w:color="auto"/>
            </w:tcBorders>
            <w:shd w:val="clear" w:color="auto" w:fill="C00000"/>
          </w:tcPr>
          <w:p w14:paraId="76489D92" w14:textId="5A9C9A37" w:rsidR="00962623" w:rsidRPr="00086983" w:rsidRDefault="00962623" w:rsidP="007311D4">
            <w:pPr>
              <w:pStyle w:val="Taulattolcentratblanc"/>
            </w:pPr>
            <w:r>
              <w:t>Observaci</w:t>
            </w:r>
            <w:r w:rsidR="009A11EF">
              <w:t>ó</w:t>
            </w:r>
          </w:p>
        </w:tc>
      </w:tr>
      <w:tr w:rsidR="00962623" w:rsidRPr="00086983" w14:paraId="113611F8" w14:textId="5AD1ECA3" w:rsidTr="00962623">
        <w:trPr>
          <w:jc w:val="center"/>
        </w:trPr>
        <w:tc>
          <w:tcPr>
            <w:tcW w:w="2098" w:type="dxa"/>
            <w:tcBorders>
              <w:top w:val="single" w:sz="12" w:space="0" w:color="auto"/>
            </w:tcBorders>
          </w:tcPr>
          <w:p w14:paraId="34C08575" w14:textId="2A1FCFE7" w:rsidR="00962623" w:rsidRPr="00086983" w:rsidRDefault="00962623" w:rsidP="00962623">
            <w:pPr>
              <w:pStyle w:val="Taulasubdvisinumerada"/>
              <w:numPr>
                <w:ilvl w:val="0"/>
                <w:numId w:val="0"/>
              </w:numPr>
              <w:spacing w:line="259" w:lineRule="auto"/>
              <w:ind w:left="357" w:hanging="357"/>
            </w:pPr>
          </w:p>
        </w:tc>
        <w:tc>
          <w:tcPr>
            <w:tcW w:w="2097" w:type="dxa"/>
            <w:tcBorders>
              <w:top w:val="single" w:sz="12" w:space="0" w:color="auto"/>
            </w:tcBorders>
          </w:tcPr>
          <w:p w14:paraId="1472BFD5" w14:textId="77777777" w:rsidR="00962623" w:rsidRPr="00086983" w:rsidRDefault="00962623" w:rsidP="00962623">
            <w:pPr>
              <w:pStyle w:val="Taulasubdvisi3"/>
              <w:numPr>
                <w:ilvl w:val="0"/>
                <w:numId w:val="0"/>
              </w:numPr>
              <w:ind w:left="1021" w:hanging="284"/>
            </w:pPr>
          </w:p>
        </w:tc>
        <w:tc>
          <w:tcPr>
            <w:tcW w:w="1622" w:type="dxa"/>
            <w:tcBorders>
              <w:top w:val="single" w:sz="12" w:space="0" w:color="auto"/>
            </w:tcBorders>
          </w:tcPr>
          <w:p w14:paraId="42701A22" w14:textId="77777777" w:rsidR="00962623" w:rsidRPr="00086983" w:rsidRDefault="00962623" w:rsidP="00962623">
            <w:pPr>
              <w:pStyle w:val="Taulasubdvisi3"/>
              <w:numPr>
                <w:ilvl w:val="0"/>
                <w:numId w:val="0"/>
              </w:numPr>
              <w:ind w:left="1021" w:hanging="284"/>
            </w:pPr>
          </w:p>
        </w:tc>
        <w:tc>
          <w:tcPr>
            <w:tcW w:w="1622" w:type="dxa"/>
            <w:tcBorders>
              <w:top w:val="single" w:sz="12" w:space="0" w:color="auto"/>
            </w:tcBorders>
          </w:tcPr>
          <w:p w14:paraId="61A759EC" w14:textId="77777777" w:rsidR="00962623" w:rsidRPr="00086983" w:rsidRDefault="00962623" w:rsidP="00962623">
            <w:pPr>
              <w:pStyle w:val="Taulasubdvisi3"/>
              <w:numPr>
                <w:ilvl w:val="0"/>
                <w:numId w:val="0"/>
              </w:numPr>
              <w:ind w:left="1021" w:hanging="284"/>
            </w:pPr>
          </w:p>
        </w:tc>
        <w:tc>
          <w:tcPr>
            <w:tcW w:w="1622" w:type="dxa"/>
            <w:tcBorders>
              <w:top w:val="single" w:sz="12" w:space="0" w:color="auto"/>
            </w:tcBorders>
          </w:tcPr>
          <w:p w14:paraId="6C31AF30" w14:textId="77777777" w:rsidR="00962623" w:rsidRPr="00086983" w:rsidRDefault="00962623" w:rsidP="00962623">
            <w:pPr>
              <w:pStyle w:val="Taulasubdvisi3"/>
              <w:numPr>
                <w:ilvl w:val="0"/>
                <w:numId w:val="0"/>
              </w:numPr>
              <w:ind w:left="1021" w:hanging="284"/>
            </w:pPr>
          </w:p>
        </w:tc>
      </w:tr>
      <w:tr w:rsidR="00962623" w:rsidRPr="00086983" w14:paraId="6E46B878" w14:textId="491AB953" w:rsidTr="00962623">
        <w:trPr>
          <w:jc w:val="center"/>
        </w:trPr>
        <w:tc>
          <w:tcPr>
            <w:tcW w:w="2098" w:type="dxa"/>
          </w:tcPr>
          <w:p w14:paraId="625C046C" w14:textId="77777777" w:rsidR="00962623" w:rsidRPr="00086983" w:rsidRDefault="00962623" w:rsidP="007311D4">
            <w:pPr>
              <w:pStyle w:val="Normaltaula"/>
            </w:pPr>
          </w:p>
        </w:tc>
        <w:tc>
          <w:tcPr>
            <w:tcW w:w="2097" w:type="dxa"/>
          </w:tcPr>
          <w:p w14:paraId="7F229F50" w14:textId="77777777" w:rsidR="00962623" w:rsidRPr="00086983" w:rsidRDefault="00962623" w:rsidP="007311D4">
            <w:pPr>
              <w:pStyle w:val="Normaltaula"/>
            </w:pPr>
          </w:p>
        </w:tc>
        <w:tc>
          <w:tcPr>
            <w:tcW w:w="1622" w:type="dxa"/>
          </w:tcPr>
          <w:p w14:paraId="21448CC8" w14:textId="77777777" w:rsidR="00962623" w:rsidRPr="00086983" w:rsidRDefault="00962623" w:rsidP="007311D4">
            <w:pPr>
              <w:pStyle w:val="Normaltaula"/>
            </w:pPr>
          </w:p>
        </w:tc>
        <w:tc>
          <w:tcPr>
            <w:tcW w:w="1622" w:type="dxa"/>
          </w:tcPr>
          <w:p w14:paraId="5DD99026" w14:textId="77777777" w:rsidR="00962623" w:rsidRPr="00086983" w:rsidRDefault="00962623" w:rsidP="007311D4">
            <w:pPr>
              <w:pStyle w:val="Normaltaula"/>
            </w:pPr>
          </w:p>
        </w:tc>
        <w:tc>
          <w:tcPr>
            <w:tcW w:w="1622" w:type="dxa"/>
          </w:tcPr>
          <w:p w14:paraId="7E7BE42F" w14:textId="77777777" w:rsidR="00962623" w:rsidRPr="00086983" w:rsidRDefault="00962623" w:rsidP="007311D4">
            <w:pPr>
              <w:pStyle w:val="Normaltaula"/>
            </w:pPr>
          </w:p>
        </w:tc>
      </w:tr>
    </w:tbl>
    <w:p w14:paraId="13664434" w14:textId="77777777" w:rsidR="00962623" w:rsidRDefault="00962623" w:rsidP="00962623"/>
    <w:p w14:paraId="2930CF09" w14:textId="42BD9253" w:rsidR="00962623" w:rsidRDefault="00962623" w:rsidP="00962623">
      <w:pPr>
        <w:pStyle w:val="Ttulo1"/>
      </w:pPr>
      <w:bookmarkStart w:id="2" w:name="_Toc230966615"/>
      <w:r>
        <w:t>Noms de Taules</w:t>
      </w:r>
      <w:bookmarkEnd w:id="2"/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2097"/>
        <w:gridCol w:w="1622"/>
        <w:gridCol w:w="1622"/>
      </w:tblGrid>
      <w:tr w:rsidR="00962623" w:rsidRPr="00086983" w14:paraId="74618696" w14:textId="77777777" w:rsidTr="007311D4">
        <w:trPr>
          <w:jc w:val="center"/>
        </w:trPr>
        <w:tc>
          <w:tcPr>
            <w:tcW w:w="2098" w:type="dxa"/>
            <w:tcBorders>
              <w:bottom w:val="single" w:sz="12" w:space="0" w:color="auto"/>
            </w:tcBorders>
            <w:shd w:val="clear" w:color="auto" w:fill="C00000"/>
          </w:tcPr>
          <w:p w14:paraId="6834E930" w14:textId="10FD1668" w:rsidR="00962623" w:rsidRPr="00086983" w:rsidRDefault="00962623" w:rsidP="007311D4">
            <w:pPr>
              <w:pStyle w:val="Taulattolcentratblanc"/>
              <w:jc w:val="left"/>
            </w:pPr>
            <w:r>
              <w:t>Taula</w:t>
            </w:r>
          </w:p>
        </w:tc>
        <w:tc>
          <w:tcPr>
            <w:tcW w:w="2097" w:type="dxa"/>
            <w:tcBorders>
              <w:bottom w:val="single" w:sz="12" w:space="0" w:color="auto"/>
            </w:tcBorders>
            <w:shd w:val="clear" w:color="auto" w:fill="C00000"/>
          </w:tcPr>
          <w:p w14:paraId="50E2D6A4" w14:textId="748FCEFD" w:rsidR="00962623" w:rsidRPr="00086983" w:rsidRDefault="00962623" w:rsidP="007311D4">
            <w:pPr>
              <w:pStyle w:val="Taulattolcentratblanc"/>
            </w:pPr>
            <w:r>
              <w:t>Patr</w:t>
            </w:r>
            <w:r w:rsidR="00137674">
              <w:t>ó</w:t>
            </w:r>
            <w:r>
              <w:t xml:space="preserve"> esperat</w:t>
            </w:r>
          </w:p>
        </w:tc>
        <w:tc>
          <w:tcPr>
            <w:tcW w:w="1622" w:type="dxa"/>
            <w:tcBorders>
              <w:bottom w:val="single" w:sz="12" w:space="0" w:color="auto"/>
            </w:tcBorders>
            <w:shd w:val="clear" w:color="auto" w:fill="C00000"/>
          </w:tcPr>
          <w:p w14:paraId="28C227A4" w14:textId="77777777" w:rsidR="00962623" w:rsidRPr="00086983" w:rsidRDefault="00962623" w:rsidP="007311D4">
            <w:pPr>
              <w:pStyle w:val="Taulattolcentratblanc"/>
            </w:pPr>
            <w:r>
              <w:t>Resultat</w:t>
            </w:r>
          </w:p>
        </w:tc>
        <w:tc>
          <w:tcPr>
            <w:tcW w:w="1622" w:type="dxa"/>
            <w:tcBorders>
              <w:bottom w:val="single" w:sz="12" w:space="0" w:color="auto"/>
            </w:tcBorders>
            <w:shd w:val="clear" w:color="auto" w:fill="C00000"/>
          </w:tcPr>
          <w:p w14:paraId="3B778CCE" w14:textId="56E8D0A5" w:rsidR="00962623" w:rsidRPr="00086983" w:rsidRDefault="00962623" w:rsidP="007311D4">
            <w:pPr>
              <w:pStyle w:val="Taulattolcentratblanc"/>
            </w:pPr>
            <w:r>
              <w:t>Observaci</w:t>
            </w:r>
            <w:r w:rsidR="009A11EF">
              <w:t>ó</w:t>
            </w:r>
          </w:p>
        </w:tc>
      </w:tr>
      <w:tr w:rsidR="00962623" w:rsidRPr="00086983" w14:paraId="160CAED8" w14:textId="77777777" w:rsidTr="007311D4">
        <w:trPr>
          <w:jc w:val="center"/>
        </w:trPr>
        <w:tc>
          <w:tcPr>
            <w:tcW w:w="2098" w:type="dxa"/>
            <w:tcBorders>
              <w:top w:val="single" w:sz="12" w:space="0" w:color="auto"/>
            </w:tcBorders>
          </w:tcPr>
          <w:p w14:paraId="5C751AD5" w14:textId="77777777" w:rsidR="00962623" w:rsidRPr="00086983" w:rsidRDefault="00962623" w:rsidP="007311D4">
            <w:pPr>
              <w:pStyle w:val="Taulasubdvisinumerada"/>
              <w:numPr>
                <w:ilvl w:val="0"/>
                <w:numId w:val="0"/>
              </w:numPr>
              <w:spacing w:line="259" w:lineRule="auto"/>
              <w:ind w:left="357" w:hanging="357"/>
            </w:pPr>
          </w:p>
        </w:tc>
        <w:tc>
          <w:tcPr>
            <w:tcW w:w="2097" w:type="dxa"/>
            <w:tcBorders>
              <w:top w:val="single" w:sz="12" w:space="0" w:color="auto"/>
            </w:tcBorders>
          </w:tcPr>
          <w:p w14:paraId="13933E6A" w14:textId="77777777" w:rsidR="00962623" w:rsidRPr="00086983" w:rsidRDefault="00962623" w:rsidP="007311D4">
            <w:pPr>
              <w:pStyle w:val="Taulasubdvisi3"/>
              <w:numPr>
                <w:ilvl w:val="0"/>
                <w:numId w:val="0"/>
              </w:numPr>
              <w:ind w:left="1021" w:hanging="284"/>
            </w:pPr>
          </w:p>
        </w:tc>
        <w:tc>
          <w:tcPr>
            <w:tcW w:w="1622" w:type="dxa"/>
            <w:tcBorders>
              <w:top w:val="single" w:sz="12" w:space="0" w:color="auto"/>
            </w:tcBorders>
          </w:tcPr>
          <w:p w14:paraId="095EF55A" w14:textId="77777777" w:rsidR="00962623" w:rsidRPr="00086983" w:rsidRDefault="00962623" w:rsidP="007311D4">
            <w:pPr>
              <w:pStyle w:val="Taulasubdvisi3"/>
              <w:numPr>
                <w:ilvl w:val="0"/>
                <w:numId w:val="0"/>
              </w:numPr>
              <w:ind w:left="1021" w:hanging="284"/>
            </w:pPr>
          </w:p>
        </w:tc>
        <w:tc>
          <w:tcPr>
            <w:tcW w:w="1622" w:type="dxa"/>
            <w:tcBorders>
              <w:top w:val="single" w:sz="12" w:space="0" w:color="auto"/>
            </w:tcBorders>
          </w:tcPr>
          <w:p w14:paraId="1AF72329" w14:textId="77777777" w:rsidR="00962623" w:rsidRPr="00086983" w:rsidRDefault="00962623" w:rsidP="007311D4">
            <w:pPr>
              <w:pStyle w:val="Taulasubdvisi3"/>
              <w:numPr>
                <w:ilvl w:val="0"/>
                <w:numId w:val="0"/>
              </w:numPr>
              <w:ind w:left="1021" w:hanging="284"/>
            </w:pPr>
          </w:p>
        </w:tc>
      </w:tr>
      <w:tr w:rsidR="00962623" w:rsidRPr="00086983" w14:paraId="293CC999" w14:textId="77777777" w:rsidTr="00962623">
        <w:trPr>
          <w:trHeight w:val="50"/>
          <w:jc w:val="center"/>
        </w:trPr>
        <w:tc>
          <w:tcPr>
            <w:tcW w:w="2098" w:type="dxa"/>
          </w:tcPr>
          <w:p w14:paraId="7F9C4ADD" w14:textId="77777777" w:rsidR="00962623" w:rsidRPr="00086983" w:rsidRDefault="00962623" w:rsidP="007311D4">
            <w:pPr>
              <w:pStyle w:val="Normaltaula"/>
            </w:pPr>
          </w:p>
        </w:tc>
        <w:tc>
          <w:tcPr>
            <w:tcW w:w="2097" w:type="dxa"/>
          </w:tcPr>
          <w:p w14:paraId="29F0FB8B" w14:textId="77777777" w:rsidR="00962623" w:rsidRPr="00086983" w:rsidRDefault="00962623" w:rsidP="007311D4">
            <w:pPr>
              <w:pStyle w:val="Normaltaula"/>
            </w:pPr>
          </w:p>
        </w:tc>
        <w:tc>
          <w:tcPr>
            <w:tcW w:w="1622" w:type="dxa"/>
          </w:tcPr>
          <w:p w14:paraId="1188CB1C" w14:textId="77777777" w:rsidR="00962623" w:rsidRPr="00086983" w:rsidRDefault="00962623" w:rsidP="007311D4">
            <w:pPr>
              <w:pStyle w:val="Normaltaula"/>
            </w:pPr>
          </w:p>
        </w:tc>
        <w:tc>
          <w:tcPr>
            <w:tcW w:w="1622" w:type="dxa"/>
          </w:tcPr>
          <w:p w14:paraId="47E4A28D" w14:textId="77777777" w:rsidR="00962623" w:rsidRPr="00086983" w:rsidRDefault="00962623" w:rsidP="007311D4">
            <w:pPr>
              <w:pStyle w:val="Normaltaula"/>
            </w:pPr>
          </w:p>
        </w:tc>
      </w:tr>
      <w:tr w:rsidR="00962623" w:rsidRPr="00086983" w14:paraId="1F0A5856" w14:textId="77777777" w:rsidTr="00962623">
        <w:trPr>
          <w:trHeight w:val="50"/>
          <w:jc w:val="center"/>
        </w:trPr>
        <w:tc>
          <w:tcPr>
            <w:tcW w:w="2098" w:type="dxa"/>
          </w:tcPr>
          <w:p w14:paraId="37673FC9" w14:textId="77777777" w:rsidR="00962623" w:rsidRPr="00086983" w:rsidRDefault="00962623" w:rsidP="007311D4">
            <w:pPr>
              <w:pStyle w:val="Normaltaula"/>
            </w:pPr>
          </w:p>
        </w:tc>
        <w:tc>
          <w:tcPr>
            <w:tcW w:w="2097" w:type="dxa"/>
          </w:tcPr>
          <w:p w14:paraId="0F06E24E" w14:textId="77777777" w:rsidR="00962623" w:rsidRPr="00086983" w:rsidRDefault="00962623" w:rsidP="007311D4">
            <w:pPr>
              <w:pStyle w:val="Normaltaula"/>
            </w:pPr>
          </w:p>
        </w:tc>
        <w:tc>
          <w:tcPr>
            <w:tcW w:w="1622" w:type="dxa"/>
          </w:tcPr>
          <w:p w14:paraId="16248D79" w14:textId="77777777" w:rsidR="00962623" w:rsidRPr="00086983" w:rsidRDefault="00962623" w:rsidP="007311D4">
            <w:pPr>
              <w:pStyle w:val="Normaltaula"/>
            </w:pPr>
          </w:p>
        </w:tc>
        <w:tc>
          <w:tcPr>
            <w:tcW w:w="1622" w:type="dxa"/>
          </w:tcPr>
          <w:p w14:paraId="13542B35" w14:textId="77777777" w:rsidR="00962623" w:rsidRPr="00086983" w:rsidRDefault="00962623" w:rsidP="007311D4">
            <w:pPr>
              <w:pStyle w:val="Normaltaula"/>
            </w:pPr>
          </w:p>
        </w:tc>
      </w:tr>
    </w:tbl>
    <w:p w14:paraId="7B25481C" w14:textId="77777777" w:rsidR="00962623" w:rsidRDefault="00962623" w:rsidP="00962623"/>
    <w:p w14:paraId="149D31EB" w14:textId="61B6559C" w:rsidR="00962623" w:rsidRDefault="00962623" w:rsidP="00962623">
      <w:pPr>
        <w:pStyle w:val="Ttulo1"/>
      </w:pPr>
      <w:bookmarkStart w:id="3" w:name="_Toc230966616"/>
      <w:r>
        <w:t xml:space="preserve">Columnes </w:t>
      </w:r>
      <w:proofErr w:type="spellStart"/>
      <w:r>
        <w:t>Silver</w:t>
      </w:r>
      <w:proofErr w:type="spellEnd"/>
      <w:r>
        <w:t>/</w:t>
      </w:r>
      <w:proofErr w:type="spellStart"/>
      <w:r>
        <w:t>Gold</w:t>
      </w:r>
      <w:proofErr w:type="spellEnd"/>
      <w:r>
        <w:t xml:space="preserve"> – Prefixos i Formats</w:t>
      </w:r>
      <w:bookmarkEnd w:id="3"/>
    </w:p>
    <w:p w14:paraId="1CD70853" w14:textId="0CE8B717" w:rsidR="00962623" w:rsidRDefault="00962623" w:rsidP="00962623">
      <w:r>
        <w:t xml:space="preserve">Taula </w:t>
      </w:r>
      <w:proofErr w:type="spellStart"/>
      <w:r>
        <w:t>Silver</w:t>
      </w:r>
      <w:proofErr w:type="spellEnd"/>
      <w:r>
        <w:t xml:space="preserve">: </w:t>
      </w:r>
      <w:r w:rsidRPr="00DA3500">
        <w:t>xxx</w:t>
      </w:r>
    </w:p>
    <w:p w14:paraId="2FC40C28" w14:textId="77777777" w:rsidR="00962623" w:rsidRDefault="00962623" w:rsidP="0096262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2097"/>
        <w:gridCol w:w="1622"/>
        <w:gridCol w:w="1622"/>
        <w:gridCol w:w="1622"/>
      </w:tblGrid>
      <w:tr w:rsidR="00962623" w:rsidRPr="00086983" w14:paraId="5292BB6A" w14:textId="77777777" w:rsidTr="007311D4">
        <w:trPr>
          <w:jc w:val="center"/>
        </w:trPr>
        <w:tc>
          <w:tcPr>
            <w:tcW w:w="2098" w:type="dxa"/>
            <w:tcBorders>
              <w:bottom w:val="single" w:sz="12" w:space="0" w:color="auto"/>
            </w:tcBorders>
            <w:shd w:val="clear" w:color="auto" w:fill="C00000"/>
          </w:tcPr>
          <w:p w14:paraId="5EF18BA7" w14:textId="77777777" w:rsidR="00962623" w:rsidRPr="00086983" w:rsidRDefault="00962623" w:rsidP="007311D4">
            <w:pPr>
              <w:pStyle w:val="Taulattolcentratblanc"/>
              <w:jc w:val="left"/>
            </w:pPr>
            <w:r>
              <w:t>Component</w:t>
            </w:r>
          </w:p>
        </w:tc>
        <w:tc>
          <w:tcPr>
            <w:tcW w:w="2097" w:type="dxa"/>
            <w:tcBorders>
              <w:bottom w:val="single" w:sz="12" w:space="0" w:color="auto"/>
            </w:tcBorders>
            <w:shd w:val="clear" w:color="auto" w:fill="C00000"/>
          </w:tcPr>
          <w:p w14:paraId="73876E44" w14:textId="40F637C3" w:rsidR="00962623" w:rsidRPr="00086983" w:rsidRDefault="00962623" w:rsidP="007311D4">
            <w:pPr>
              <w:pStyle w:val="Taulattolcentratblanc"/>
            </w:pPr>
            <w:r>
              <w:t>Prefix</w:t>
            </w:r>
          </w:p>
        </w:tc>
        <w:tc>
          <w:tcPr>
            <w:tcW w:w="1622" w:type="dxa"/>
            <w:tcBorders>
              <w:bottom w:val="single" w:sz="12" w:space="0" w:color="auto"/>
            </w:tcBorders>
            <w:shd w:val="clear" w:color="auto" w:fill="C00000"/>
          </w:tcPr>
          <w:p w14:paraId="2D9E166C" w14:textId="02C70E25" w:rsidR="00962623" w:rsidRPr="00086983" w:rsidRDefault="00962623" w:rsidP="007311D4">
            <w:pPr>
              <w:pStyle w:val="Taulattolcentratblanc"/>
            </w:pPr>
            <w:r>
              <w:t>Format esperat</w:t>
            </w:r>
          </w:p>
        </w:tc>
        <w:tc>
          <w:tcPr>
            <w:tcW w:w="1622" w:type="dxa"/>
            <w:tcBorders>
              <w:bottom w:val="single" w:sz="12" w:space="0" w:color="auto"/>
            </w:tcBorders>
            <w:shd w:val="clear" w:color="auto" w:fill="C00000"/>
          </w:tcPr>
          <w:p w14:paraId="24CF007B" w14:textId="48BE760E" w:rsidR="00962623" w:rsidRPr="00086983" w:rsidRDefault="00962623" w:rsidP="007311D4">
            <w:pPr>
              <w:pStyle w:val="Taulattolcentratblanc"/>
            </w:pPr>
            <w:r>
              <w:t>Format real</w:t>
            </w:r>
          </w:p>
        </w:tc>
        <w:tc>
          <w:tcPr>
            <w:tcW w:w="1622" w:type="dxa"/>
            <w:tcBorders>
              <w:bottom w:val="single" w:sz="12" w:space="0" w:color="auto"/>
            </w:tcBorders>
            <w:shd w:val="clear" w:color="auto" w:fill="C00000"/>
          </w:tcPr>
          <w:p w14:paraId="345240F5" w14:textId="03F03E36" w:rsidR="00962623" w:rsidRPr="00086983" w:rsidRDefault="00962623" w:rsidP="007311D4">
            <w:pPr>
              <w:pStyle w:val="Taulattolcentratblanc"/>
            </w:pPr>
            <w:r>
              <w:t>Resultat</w:t>
            </w:r>
          </w:p>
        </w:tc>
      </w:tr>
      <w:tr w:rsidR="00962623" w:rsidRPr="00086983" w14:paraId="24E2412B" w14:textId="77777777" w:rsidTr="007311D4">
        <w:trPr>
          <w:jc w:val="center"/>
        </w:trPr>
        <w:tc>
          <w:tcPr>
            <w:tcW w:w="2098" w:type="dxa"/>
            <w:tcBorders>
              <w:top w:val="single" w:sz="12" w:space="0" w:color="auto"/>
            </w:tcBorders>
          </w:tcPr>
          <w:p w14:paraId="622CA520" w14:textId="77777777" w:rsidR="00962623" w:rsidRPr="00086983" w:rsidRDefault="00962623" w:rsidP="007311D4">
            <w:pPr>
              <w:pStyle w:val="Taulasubdvisinumerada"/>
              <w:numPr>
                <w:ilvl w:val="0"/>
                <w:numId w:val="0"/>
              </w:numPr>
              <w:spacing w:line="259" w:lineRule="auto"/>
              <w:ind w:left="357" w:hanging="357"/>
            </w:pPr>
          </w:p>
        </w:tc>
        <w:tc>
          <w:tcPr>
            <w:tcW w:w="2097" w:type="dxa"/>
            <w:tcBorders>
              <w:top w:val="single" w:sz="12" w:space="0" w:color="auto"/>
            </w:tcBorders>
          </w:tcPr>
          <w:p w14:paraId="65C7B1BC" w14:textId="77777777" w:rsidR="00962623" w:rsidRPr="00086983" w:rsidRDefault="00962623" w:rsidP="007311D4">
            <w:pPr>
              <w:pStyle w:val="Taulasubdvisi3"/>
              <w:numPr>
                <w:ilvl w:val="0"/>
                <w:numId w:val="0"/>
              </w:numPr>
              <w:ind w:left="1021" w:hanging="284"/>
            </w:pPr>
          </w:p>
        </w:tc>
        <w:tc>
          <w:tcPr>
            <w:tcW w:w="1622" w:type="dxa"/>
            <w:tcBorders>
              <w:top w:val="single" w:sz="12" w:space="0" w:color="auto"/>
            </w:tcBorders>
          </w:tcPr>
          <w:p w14:paraId="38FA75D4" w14:textId="77777777" w:rsidR="00962623" w:rsidRPr="00086983" w:rsidRDefault="00962623" w:rsidP="007311D4">
            <w:pPr>
              <w:pStyle w:val="Taulasubdvisi3"/>
              <w:numPr>
                <w:ilvl w:val="0"/>
                <w:numId w:val="0"/>
              </w:numPr>
              <w:ind w:left="1021" w:hanging="284"/>
            </w:pPr>
          </w:p>
        </w:tc>
        <w:tc>
          <w:tcPr>
            <w:tcW w:w="1622" w:type="dxa"/>
            <w:tcBorders>
              <w:top w:val="single" w:sz="12" w:space="0" w:color="auto"/>
            </w:tcBorders>
          </w:tcPr>
          <w:p w14:paraId="7B871B81" w14:textId="77777777" w:rsidR="00962623" w:rsidRPr="00086983" w:rsidRDefault="00962623" w:rsidP="007311D4">
            <w:pPr>
              <w:pStyle w:val="Taulasubdvisi3"/>
              <w:numPr>
                <w:ilvl w:val="0"/>
                <w:numId w:val="0"/>
              </w:numPr>
              <w:ind w:left="1021" w:hanging="284"/>
            </w:pPr>
          </w:p>
        </w:tc>
        <w:tc>
          <w:tcPr>
            <w:tcW w:w="1622" w:type="dxa"/>
            <w:tcBorders>
              <w:top w:val="single" w:sz="12" w:space="0" w:color="auto"/>
            </w:tcBorders>
          </w:tcPr>
          <w:p w14:paraId="09372DBC" w14:textId="77777777" w:rsidR="00962623" w:rsidRPr="00086983" w:rsidRDefault="00962623" w:rsidP="007311D4">
            <w:pPr>
              <w:pStyle w:val="Taulasubdvisi3"/>
              <w:numPr>
                <w:ilvl w:val="0"/>
                <w:numId w:val="0"/>
              </w:numPr>
              <w:ind w:left="1021" w:hanging="284"/>
            </w:pPr>
          </w:p>
        </w:tc>
      </w:tr>
      <w:tr w:rsidR="00962623" w:rsidRPr="00086983" w14:paraId="33FD84E2" w14:textId="77777777" w:rsidTr="007311D4">
        <w:trPr>
          <w:jc w:val="center"/>
        </w:trPr>
        <w:tc>
          <w:tcPr>
            <w:tcW w:w="2098" w:type="dxa"/>
          </w:tcPr>
          <w:p w14:paraId="16EAC71F" w14:textId="77777777" w:rsidR="00962623" w:rsidRPr="00086983" w:rsidRDefault="00962623" w:rsidP="007311D4">
            <w:pPr>
              <w:pStyle w:val="Normaltaula"/>
            </w:pPr>
          </w:p>
        </w:tc>
        <w:tc>
          <w:tcPr>
            <w:tcW w:w="2097" w:type="dxa"/>
          </w:tcPr>
          <w:p w14:paraId="47E5A217" w14:textId="77777777" w:rsidR="00962623" w:rsidRPr="00086983" w:rsidRDefault="00962623" w:rsidP="007311D4">
            <w:pPr>
              <w:pStyle w:val="Normaltaula"/>
            </w:pPr>
          </w:p>
        </w:tc>
        <w:tc>
          <w:tcPr>
            <w:tcW w:w="1622" w:type="dxa"/>
          </w:tcPr>
          <w:p w14:paraId="4F881E2D" w14:textId="77777777" w:rsidR="00962623" w:rsidRPr="00086983" w:rsidRDefault="00962623" w:rsidP="007311D4">
            <w:pPr>
              <w:pStyle w:val="Normaltaula"/>
            </w:pPr>
          </w:p>
        </w:tc>
        <w:tc>
          <w:tcPr>
            <w:tcW w:w="1622" w:type="dxa"/>
          </w:tcPr>
          <w:p w14:paraId="33FA8BAD" w14:textId="77777777" w:rsidR="00962623" w:rsidRPr="00086983" w:rsidRDefault="00962623" w:rsidP="007311D4">
            <w:pPr>
              <w:pStyle w:val="Normaltaula"/>
            </w:pPr>
          </w:p>
        </w:tc>
        <w:tc>
          <w:tcPr>
            <w:tcW w:w="1622" w:type="dxa"/>
          </w:tcPr>
          <w:p w14:paraId="2DCD31D5" w14:textId="77777777" w:rsidR="00962623" w:rsidRPr="00086983" w:rsidRDefault="00962623" w:rsidP="007311D4">
            <w:pPr>
              <w:pStyle w:val="Normaltaula"/>
            </w:pPr>
          </w:p>
        </w:tc>
      </w:tr>
      <w:tr w:rsidR="00962623" w:rsidRPr="00086983" w14:paraId="50B754C1" w14:textId="77777777" w:rsidTr="007311D4">
        <w:trPr>
          <w:jc w:val="center"/>
        </w:trPr>
        <w:tc>
          <w:tcPr>
            <w:tcW w:w="2098" w:type="dxa"/>
          </w:tcPr>
          <w:p w14:paraId="7C35B40F" w14:textId="77777777" w:rsidR="00962623" w:rsidRPr="00086983" w:rsidRDefault="00962623" w:rsidP="007311D4">
            <w:pPr>
              <w:pStyle w:val="Normaltaula"/>
            </w:pPr>
          </w:p>
        </w:tc>
        <w:tc>
          <w:tcPr>
            <w:tcW w:w="2097" w:type="dxa"/>
          </w:tcPr>
          <w:p w14:paraId="33498E99" w14:textId="77777777" w:rsidR="00962623" w:rsidRPr="00086983" w:rsidRDefault="00962623" w:rsidP="007311D4">
            <w:pPr>
              <w:pStyle w:val="Normaltaula"/>
            </w:pPr>
          </w:p>
        </w:tc>
        <w:tc>
          <w:tcPr>
            <w:tcW w:w="1622" w:type="dxa"/>
          </w:tcPr>
          <w:p w14:paraId="27F053D5" w14:textId="77777777" w:rsidR="00962623" w:rsidRPr="00086983" w:rsidRDefault="00962623" w:rsidP="007311D4">
            <w:pPr>
              <w:pStyle w:val="Normaltaula"/>
            </w:pPr>
          </w:p>
        </w:tc>
        <w:tc>
          <w:tcPr>
            <w:tcW w:w="1622" w:type="dxa"/>
          </w:tcPr>
          <w:p w14:paraId="49CCDA76" w14:textId="77777777" w:rsidR="00962623" w:rsidRPr="00086983" w:rsidRDefault="00962623" w:rsidP="007311D4">
            <w:pPr>
              <w:pStyle w:val="Normaltaula"/>
            </w:pPr>
          </w:p>
        </w:tc>
        <w:tc>
          <w:tcPr>
            <w:tcW w:w="1622" w:type="dxa"/>
          </w:tcPr>
          <w:p w14:paraId="52E5B0AA" w14:textId="77777777" w:rsidR="00962623" w:rsidRPr="00086983" w:rsidRDefault="00962623" w:rsidP="007311D4">
            <w:pPr>
              <w:pStyle w:val="Normaltaula"/>
            </w:pPr>
          </w:p>
        </w:tc>
      </w:tr>
    </w:tbl>
    <w:p w14:paraId="6AC5009C" w14:textId="77777777" w:rsidR="00962623" w:rsidRDefault="00962623" w:rsidP="00962623"/>
    <w:p w14:paraId="18B1D58F" w14:textId="77777777" w:rsidR="00962623" w:rsidRDefault="00962623" w:rsidP="00962623"/>
    <w:p w14:paraId="26AE1741" w14:textId="6D0C6AA7" w:rsidR="00962623" w:rsidRDefault="00962623" w:rsidP="00962623">
      <w:r>
        <w:t xml:space="preserve">Taula </w:t>
      </w:r>
      <w:proofErr w:type="spellStart"/>
      <w:r>
        <w:t>Gold</w:t>
      </w:r>
      <w:proofErr w:type="spellEnd"/>
      <w:r>
        <w:t xml:space="preserve">: </w:t>
      </w:r>
      <w:r w:rsidRPr="00DA3500">
        <w:t>xxx</w:t>
      </w:r>
    </w:p>
    <w:p w14:paraId="7FBEDDFE" w14:textId="77777777" w:rsidR="00962623" w:rsidRDefault="00962623" w:rsidP="0096262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2097"/>
        <w:gridCol w:w="1622"/>
        <w:gridCol w:w="1622"/>
        <w:gridCol w:w="1622"/>
      </w:tblGrid>
      <w:tr w:rsidR="00962623" w:rsidRPr="00086983" w14:paraId="763AE2C6" w14:textId="77777777" w:rsidTr="007311D4">
        <w:trPr>
          <w:jc w:val="center"/>
        </w:trPr>
        <w:tc>
          <w:tcPr>
            <w:tcW w:w="2098" w:type="dxa"/>
            <w:tcBorders>
              <w:bottom w:val="single" w:sz="12" w:space="0" w:color="auto"/>
            </w:tcBorders>
            <w:shd w:val="clear" w:color="auto" w:fill="C00000"/>
          </w:tcPr>
          <w:p w14:paraId="5857611E" w14:textId="77777777" w:rsidR="00962623" w:rsidRPr="00086983" w:rsidRDefault="00962623" w:rsidP="007311D4">
            <w:pPr>
              <w:pStyle w:val="Taulattolcentratblanc"/>
              <w:jc w:val="left"/>
            </w:pPr>
            <w:r>
              <w:t>Component</w:t>
            </w:r>
          </w:p>
        </w:tc>
        <w:tc>
          <w:tcPr>
            <w:tcW w:w="2097" w:type="dxa"/>
            <w:tcBorders>
              <w:bottom w:val="single" w:sz="12" w:space="0" w:color="auto"/>
            </w:tcBorders>
            <w:shd w:val="clear" w:color="auto" w:fill="C00000"/>
          </w:tcPr>
          <w:p w14:paraId="2B35A1E1" w14:textId="77777777" w:rsidR="00962623" w:rsidRPr="00086983" w:rsidRDefault="00962623" w:rsidP="007311D4">
            <w:pPr>
              <w:pStyle w:val="Taulattolcentratblanc"/>
            </w:pPr>
            <w:r>
              <w:t>Prefix</w:t>
            </w:r>
          </w:p>
        </w:tc>
        <w:tc>
          <w:tcPr>
            <w:tcW w:w="1622" w:type="dxa"/>
            <w:tcBorders>
              <w:bottom w:val="single" w:sz="12" w:space="0" w:color="auto"/>
            </w:tcBorders>
            <w:shd w:val="clear" w:color="auto" w:fill="C00000"/>
          </w:tcPr>
          <w:p w14:paraId="438FF062" w14:textId="77777777" w:rsidR="00962623" w:rsidRPr="00086983" w:rsidRDefault="00962623" w:rsidP="007311D4">
            <w:pPr>
              <w:pStyle w:val="Taulattolcentratblanc"/>
            </w:pPr>
            <w:r>
              <w:t>Format esperat</w:t>
            </w:r>
          </w:p>
        </w:tc>
        <w:tc>
          <w:tcPr>
            <w:tcW w:w="1622" w:type="dxa"/>
            <w:tcBorders>
              <w:bottom w:val="single" w:sz="12" w:space="0" w:color="auto"/>
            </w:tcBorders>
            <w:shd w:val="clear" w:color="auto" w:fill="C00000"/>
          </w:tcPr>
          <w:p w14:paraId="0405A98F" w14:textId="77777777" w:rsidR="00962623" w:rsidRPr="00086983" w:rsidRDefault="00962623" w:rsidP="007311D4">
            <w:pPr>
              <w:pStyle w:val="Taulattolcentratblanc"/>
            </w:pPr>
            <w:r>
              <w:t>Format real</w:t>
            </w:r>
          </w:p>
        </w:tc>
        <w:tc>
          <w:tcPr>
            <w:tcW w:w="1622" w:type="dxa"/>
            <w:tcBorders>
              <w:bottom w:val="single" w:sz="12" w:space="0" w:color="auto"/>
            </w:tcBorders>
            <w:shd w:val="clear" w:color="auto" w:fill="C00000"/>
          </w:tcPr>
          <w:p w14:paraId="68469123" w14:textId="77777777" w:rsidR="00962623" w:rsidRPr="00086983" w:rsidRDefault="00962623" w:rsidP="007311D4">
            <w:pPr>
              <w:pStyle w:val="Taulattolcentratblanc"/>
            </w:pPr>
            <w:r>
              <w:t>Resultat</w:t>
            </w:r>
          </w:p>
        </w:tc>
      </w:tr>
      <w:tr w:rsidR="00962623" w:rsidRPr="00086983" w14:paraId="44766F5A" w14:textId="77777777" w:rsidTr="007311D4">
        <w:trPr>
          <w:jc w:val="center"/>
        </w:trPr>
        <w:tc>
          <w:tcPr>
            <w:tcW w:w="2098" w:type="dxa"/>
            <w:tcBorders>
              <w:top w:val="single" w:sz="12" w:space="0" w:color="auto"/>
            </w:tcBorders>
          </w:tcPr>
          <w:p w14:paraId="4C1AB7D2" w14:textId="77777777" w:rsidR="00962623" w:rsidRPr="00086983" w:rsidRDefault="00962623" w:rsidP="007311D4">
            <w:pPr>
              <w:pStyle w:val="Taulasubdvisinumerada"/>
              <w:numPr>
                <w:ilvl w:val="0"/>
                <w:numId w:val="0"/>
              </w:numPr>
              <w:spacing w:line="259" w:lineRule="auto"/>
              <w:ind w:left="357" w:hanging="357"/>
            </w:pPr>
          </w:p>
        </w:tc>
        <w:tc>
          <w:tcPr>
            <w:tcW w:w="2097" w:type="dxa"/>
            <w:tcBorders>
              <w:top w:val="single" w:sz="12" w:space="0" w:color="auto"/>
            </w:tcBorders>
          </w:tcPr>
          <w:p w14:paraId="380AD0BA" w14:textId="77777777" w:rsidR="00962623" w:rsidRPr="00086983" w:rsidRDefault="00962623" w:rsidP="007311D4">
            <w:pPr>
              <w:pStyle w:val="Taulasubdvisi3"/>
              <w:numPr>
                <w:ilvl w:val="0"/>
                <w:numId w:val="0"/>
              </w:numPr>
              <w:ind w:left="1021" w:hanging="284"/>
            </w:pPr>
          </w:p>
        </w:tc>
        <w:tc>
          <w:tcPr>
            <w:tcW w:w="1622" w:type="dxa"/>
            <w:tcBorders>
              <w:top w:val="single" w:sz="12" w:space="0" w:color="auto"/>
            </w:tcBorders>
          </w:tcPr>
          <w:p w14:paraId="11F63675" w14:textId="77777777" w:rsidR="00962623" w:rsidRPr="00086983" w:rsidRDefault="00962623" w:rsidP="007311D4">
            <w:pPr>
              <w:pStyle w:val="Taulasubdvisi3"/>
              <w:numPr>
                <w:ilvl w:val="0"/>
                <w:numId w:val="0"/>
              </w:numPr>
              <w:ind w:left="1021" w:hanging="284"/>
            </w:pPr>
          </w:p>
        </w:tc>
        <w:tc>
          <w:tcPr>
            <w:tcW w:w="1622" w:type="dxa"/>
            <w:tcBorders>
              <w:top w:val="single" w:sz="12" w:space="0" w:color="auto"/>
            </w:tcBorders>
          </w:tcPr>
          <w:p w14:paraId="2D93D38A" w14:textId="77777777" w:rsidR="00962623" w:rsidRPr="00086983" w:rsidRDefault="00962623" w:rsidP="007311D4">
            <w:pPr>
              <w:pStyle w:val="Taulasubdvisi3"/>
              <w:numPr>
                <w:ilvl w:val="0"/>
                <w:numId w:val="0"/>
              </w:numPr>
              <w:ind w:left="1021" w:hanging="284"/>
            </w:pPr>
          </w:p>
        </w:tc>
        <w:tc>
          <w:tcPr>
            <w:tcW w:w="1622" w:type="dxa"/>
            <w:tcBorders>
              <w:top w:val="single" w:sz="12" w:space="0" w:color="auto"/>
            </w:tcBorders>
          </w:tcPr>
          <w:p w14:paraId="1B270EFB" w14:textId="77777777" w:rsidR="00962623" w:rsidRPr="00086983" w:rsidRDefault="00962623" w:rsidP="007311D4">
            <w:pPr>
              <w:pStyle w:val="Taulasubdvisi3"/>
              <w:numPr>
                <w:ilvl w:val="0"/>
                <w:numId w:val="0"/>
              </w:numPr>
              <w:ind w:left="1021" w:hanging="284"/>
            </w:pPr>
          </w:p>
        </w:tc>
      </w:tr>
      <w:tr w:rsidR="00962623" w:rsidRPr="00086983" w14:paraId="560070AA" w14:textId="77777777" w:rsidTr="007311D4">
        <w:trPr>
          <w:jc w:val="center"/>
        </w:trPr>
        <w:tc>
          <w:tcPr>
            <w:tcW w:w="2098" w:type="dxa"/>
          </w:tcPr>
          <w:p w14:paraId="0E9AA411" w14:textId="77777777" w:rsidR="00962623" w:rsidRPr="00086983" w:rsidRDefault="00962623" w:rsidP="007311D4">
            <w:pPr>
              <w:pStyle w:val="Normaltaula"/>
            </w:pPr>
          </w:p>
        </w:tc>
        <w:tc>
          <w:tcPr>
            <w:tcW w:w="2097" w:type="dxa"/>
          </w:tcPr>
          <w:p w14:paraId="5D94E7E1" w14:textId="77777777" w:rsidR="00962623" w:rsidRPr="00086983" w:rsidRDefault="00962623" w:rsidP="007311D4">
            <w:pPr>
              <w:pStyle w:val="Normaltaula"/>
            </w:pPr>
          </w:p>
        </w:tc>
        <w:tc>
          <w:tcPr>
            <w:tcW w:w="1622" w:type="dxa"/>
          </w:tcPr>
          <w:p w14:paraId="34909C6C" w14:textId="77777777" w:rsidR="00962623" w:rsidRPr="00086983" w:rsidRDefault="00962623" w:rsidP="007311D4">
            <w:pPr>
              <w:pStyle w:val="Normaltaula"/>
            </w:pPr>
          </w:p>
        </w:tc>
        <w:tc>
          <w:tcPr>
            <w:tcW w:w="1622" w:type="dxa"/>
          </w:tcPr>
          <w:p w14:paraId="2ACDB47A" w14:textId="77777777" w:rsidR="00962623" w:rsidRPr="00086983" w:rsidRDefault="00962623" w:rsidP="007311D4">
            <w:pPr>
              <w:pStyle w:val="Normaltaula"/>
            </w:pPr>
          </w:p>
        </w:tc>
        <w:tc>
          <w:tcPr>
            <w:tcW w:w="1622" w:type="dxa"/>
          </w:tcPr>
          <w:p w14:paraId="30916C9C" w14:textId="77777777" w:rsidR="00962623" w:rsidRPr="00086983" w:rsidRDefault="00962623" w:rsidP="007311D4">
            <w:pPr>
              <w:pStyle w:val="Normaltaula"/>
            </w:pPr>
          </w:p>
        </w:tc>
      </w:tr>
    </w:tbl>
    <w:p w14:paraId="249FEF5A" w14:textId="77777777" w:rsidR="00962623" w:rsidRDefault="00962623" w:rsidP="00962623"/>
    <w:p w14:paraId="798ADFDC" w14:textId="05016BE3" w:rsidR="00962623" w:rsidRPr="00962623" w:rsidRDefault="00962623" w:rsidP="00962623">
      <w:pPr>
        <w:pStyle w:val="Ttulo1"/>
      </w:pPr>
      <w:bookmarkStart w:id="4" w:name="_Toc230966617"/>
      <w:r>
        <w:lastRenderedPageBreak/>
        <w:t>Polítiques generals</w:t>
      </w:r>
      <w:bookmarkEnd w:id="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1622"/>
        <w:gridCol w:w="1622"/>
      </w:tblGrid>
      <w:tr w:rsidR="00962623" w:rsidRPr="00086983" w14:paraId="5A44EEEC" w14:textId="77777777" w:rsidTr="007311D4">
        <w:trPr>
          <w:jc w:val="center"/>
        </w:trPr>
        <w:tc>
          <w:tcPr>
            <w:tcW w:w="2098" w:type="dxa"/>
            <w:tcBorders>
              <w:bottom w:val="single" w:sz="12" w:space="0" w:color="auto"/>
            </w:tcBorders>
            <w:shd w:val="clear" w:color="auto" w:fill="C00000"/>
          </w:tcPr>
          <w:p w14:paraId="71367CCB" w14:textId="2669E3C2" w:rsidR="00962623" w:rsidRPr="00086983" w:rsidRDefault="00962623" w:rsidP="007311D4">
            <w:pPr>
              <w:pStyle w:val="Taulattolcentratblanc"/>
              <w:jc w:val="left"/>
            </w:pPr>
            <w:r>
              <w:t>Aspecte</w:t>
            </w:r>
          </w:p>
        </w:tc>
        <w:tc>
          <w:tcPr>
            <w:tcW w:w="1622" w:type="dxa"/>
            <w:tcBorders>
              <w:bottom w:val="single" w:sz="12" w:space="0" w:color="auto"/>
            </w:tcBorders>
            <w:shd w:val="clear" w:color="auto" w:fill="C00000"/>
          </w:tcPr>
          <w:p w14:paraId="0D29973B" w14:textId="77777777" w:rsidR="00962623" w:rsidRPr="00086983" w:rsidRDefault="00962623" w:rsidP="007311D4">
            <w:pPr>
              <w:pStyle w:val="Taulattolcentratblanc"/>
            </w:pPr>
            <w:r>
              <w:t>Resultat</w:t>
            </w:r>
          </w:p>
        </w:tc>
        <w:tc>
          <w:tcPr>
            <w:tcW w:w="1622" w:type="dxa"/>
            <w:tcBorders>
              <w:bottom w:val="single" w:sz="12" w:space="0" w:color="auto"/>
            </w:tcBorders>
            <w:shd w:val="clear" w:color="auto" w:fill="C00000"/>
          </w:tcPr>
          <w:p w14:paraId="0F9B7785" w14:textId="6DEEC2D5" w:rsidR="00962623" w:rsidRPr="00086983" w:rsidRDefault="00962623" w:rsidP="007311D4">
            <w:pPr>
              <w:pStyle w:val="Taulattolcentratblanc"/>
            </w:pPr>
            <w:r>
              <w:t>Observaci</w:t>
            </w:r>
            <w:r w:rsidR="00137674">
              <w:t>ó</w:t>
            </w:r>
          </w:p>
        </w:tc>
      </w:tr>
      <w:tr w:rsidR="00962623" w:rsidRPr="00086983" w14:paraId="0EEC700B" w14:textId="77777777" w:rsidTr="007311D4">
        <w:trPr>
          <w:jc w:val="center"/>
        </w:trPr>
        <w:tc>
          <w:tcPr>
            <w:tcW w:w="2098" w:type="dxa"/>
            <w:tcBorders>
              <w:top w:val="single" w:sz="12" w:space="0" w:color="auto"/>
            </w:tcBorders>
          </w:tcPr>
          <w:p w14:paraId="218ECA20" w14:textId="77777777" w:rsidR="00962623" w:rsidRPr="00086983" w:rsidRDefault="00962623" w:rsidP="007311D4">
            <w:pPr>
              <w:pStyle w:val="Taulasubdvisinumerada"/>
              <w:numPr>
                <w:ilvl w:val="0"/>
                <w:numId w:val="0"/>
              </w:numPr>
              <w:spacing w:line="259" w:lineRule="auto"/>
              <w:ind w:left="357" w:hanging="357"/>
            </w:pPr>
          </w:p>
        </w:tc>
        <w:tc>
          <w:tcPr>
            <w:tcW w:w="1622" w:type="dxa"/>
            <w:tcBorders>
              <w:top w:val="single" w:sz="12" w:space="0" w:color="auto"/>
            </w:tcBorders>
          </w:tcPr>
          <w:p w14:paraId="0378F4A3" w14:textId="77777777" w:rsidR="00962623" w:rsidRPr="00086983" w:rsidRDefault="00962623" w:rsidP="007311D4">
            <w:pPr>
              <w:pStyle w:val="Taulasubdvisi3"/>
              <w:numPr>
                <w:ilvl w:val="0"/>
                <w:numId w:val="0"/>
              </w:numPr>
              <w:ind w:left="1021" w:hanging="284"/>
            </w:pPr>
          </w:p>
        </w:tc>
        <w:tc>
          <w:tcPr>
            <w:tcW w:w="1622" w:type="dxa"/>
            <w:tcBorders>
              <w:top w:val="single" w:sz="12" w:space="0" w:color="auto"/>
            </w:tcBorders>
          </w:tcPr>
          <w:p w14:paraId="524DD4E0" w14:textId="77777777" w:rsidR="00962623" w:rsidRPr="00086983" w:rsidRDefault="00962623" w:rsidP="007311D4">
            <w:pPr>
              <w:pStyle w:val="Taulasubdvisi3"/>
              <w:numPr>
                <w:ilvl w:val="0"/>
                <w:numId w:val="0"/>
              </w:numPr>
              <w:ind w:left="1021" w:hanging="284"/>
            </w:pPr>
          </w:p>
        </w:tc>
      </w:tr>
      <w:tr w:rsidR="00962623" w:rsidRPr="00086983" w14:paraId="7AB22EE4" w14:textId="77777777" w:rsidTr="007311D4">
        <w:trPr>
          <w:trHeight w:val="50"/>
          <w:jc w:val="center"/>
        </w:trPr>
        <w:tc>
          <w:tcPr>
            <w:tcW w:w="2098" w:type="dxa"/>
          </w:tcPr>
          <w:p w14:paraId="1F93013B" w14:textId="77777777" w:rsidR="00962623" w:rsidRPr="00086983" w:rsidRDefault="00962623" w:rsidP="007311D4">
            <w:pPr>
              <w:pStyle w:val="Normaltaula"/>
            </w:pPr>
          </w:p>
        </w:tc>
        <w:tc>
          <w:tcPr>
            <w:tcW w:w="1622" w:type="dxa"/>
          </w:tcPr>
          <w:p w14:paraId="3A4AD1E8" w14:textId="77777777" w:rsidR="00962623" w:rsidRPr="00086983" w:rsidRDefault="00962623" w:rsidP="007311D4">
            <w:pPr>
              <w:pStyle w:val="Normaltaula"/>
            </w:pPr>
          </w:p>
        </w:tc>
        <w:tc>
          <w:tcPr>
            <w:tcW w:w="1622" w:type="dxa"/>
          </w:tcPr>
          <w:p w14:paraId="63637CA8" w14:textId="77777777" w:rsidR="00962623" w:rsidRPr="00086983" w:rsidRDefault="00962623" w:rsidP="007311D4">
            <w:pPr>
              <w:pStyle w:val="Normaltaula"/>
            </w:pPr>
          </w:p>
        </w:tc>
      </w:tr>
    </w:tbl>
    <w:p w14:paraId="738610EB" w14:textId="77777777" w:rsidR="00C35BD2" w:rsidRDefault="00C35BD2" w:rsidP="00962623"/>
    <w:p w14:paraId="7DB877FC" w14:textId="3ADA8B8A" w:rsidR="00962623" w:rsidRDefault="00962623" w:rsidP="00962623">
      <w:pPr>
        <w:pStyle w:val="Ttulo1"/>
      </w:pPr>
      <w:bookmarkStart w:id="5" w:name="_Toc230966618"/>
      <w:r>
        <w:t>Resum Final</w:t>
      </w:r>
      <w:bookmarkEnd w:id="5"/>
    </w:p>
    <w:p w14:paraId="21CD90C8" w14:textId="1A805083" w:rsidR="00DA3500" w:rsidRDefault="00DA3500" w:rsidP="002810D8">
      <w:pPr>
        <w:rPr>
          <w:b/>
          <w:bCs/>
        </w:rPr>
      </w:pPr>
      <w:r>
        <w:rPr>
          <w:b/>
          <w:bCs/>
        </w:rPr>
        <w:t>X Error(s) i Z avis(os)</w:t>
      </w:r>
    </w:p>
    <w:p w14:paraId="0FD15D6E" w14:textId="09408953" w:rsidR="00DA3500" w:rsidRDefault="00DA3500" w:rsidP="002810D8">
      <w:pPr>
        <w:rPr>
          <w:b/>
          <w:bCs/>
        </w:rPr>
      </w:pPr>
    </w:p>
    <w:p w14:paraId="207B9CCA" w14:textId="673DA1FE" w:rsidR="002810D8" w:rsidRDefault="002810D8" w:rsidP="002810D8">
      <w:pPr>
        <w:rPr>
          <w:b/>
          <w:bCs/>
        </w:rPr>
      </w:pPr>
      <w:r w:rsidRPr="002810D8">
        <w:rPr>
          <w:b/>
          <w:bCs/>
        </w:rPr>
        <w:t>Errors:</w:t>
      </w:r>
    </w:p>
    <w:p w14:paraId="4EF89245" w14:textId="0CCA3A4A" w:rsidR="00DA3500" w:rsidRPr="00DA3500" w:rsidRDefault="00DA3500" w:rsidP="00DA3500">
      <w:pPr>
        <w:pStyle w:val="Prrafodelista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5678368F" wp14:editId="18A1B57D">
            <wp:extent cx="198120" cy="198120"/>
            <wp:effectExtent l="0" t="0" r="0" b="0"/>
            <wp:docPr id="193975982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759822" name="Imagen 1939759822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60" cy="19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406DB" w:rsidRPr="003406DB">
        <w:t xml:space="preserve"> </w:t>
      </w:r>
      <w:proofErr w:type="spellStart"/>
      <w:r w:rsidR="003406DB" w:rsidRPr="003406DB">
        <w:t>xxxxxxxxxxxx</w:t>
      </w:r>
      <w:proofErr w:type="spellEnd"/>
    </w:p>
    <w:p w14:paraId="23C13573" w14:textId="49A604AD" w:rsidR="002810D8" w:rsidRDefault="002810D8" w:rsidP="002810D8">
      <w:pPr>
        <w:rPr>
          <w:b/>
          <w:bCs/>
        </w:rPr>
      </w:pPr>
      <w:r w:rsidRPr="002810D8">
        <w:rPr>
          <w:b/>
          <w:bCs/>
        </w:rPr>
        <w:t>Avisos:</w:t>
      </w:r>
    </w:p>
    <w:p w14:paraId="4DECD812" w14:textId="10389BC5" w:rsidR="00DA3500" w:rsidRPr="00DA3500" w:rsidRDefault="00DA3500" w:rsidP="00DA3500">
      <w:pPr>
        <w:pStyle w:val="Prrafodelista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1E957350" wp14:editId="2A0EA1AA">
            <wp:extent cx="228669" cy="220980"/>
            <wp:effectExtent l="0" t="0" r="0" b="7620"/>
            <wp:docPr id="1014586227" name="Imagen 5" descr="Icon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586227" name="Imagen 5" descr="Icono&#10;&#10;El contenido generado por IA puede ser incorrecto.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97" cy="227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406DB">
        <w:rPr>
          <w:b/>
          <w:bCs/>
        </w:rPr>
        <w:t xml:space="preserve"> </w:t>
      </w:r>
      <w:proofErr w:type="spellStart"/>
      <w:r w:rsidR="003406DB" w:rsidRPr="003406DB">
        <w:t>xxxxxxxxxxxx</w:t>
      </w:r>
      <w:proofErr w:type="spellEnd"/>
    </w:p>
    <w:p w14:paraId="1BAEAF70" w14:textId="4E3CF2B1" w:rsidR="002810D8" w:rsidRDefault="002810D8" w:rsidP="002810D8">
      <w:pPr>
        <w:rPr>
          <w:b/>
          <w:bCs/>
        </w:rPr>
      </w:pPr>
      <w:r w:rsidRPr="002810D8">
        <w:rPr>
          <w:b/>
          <w:bCs/>
        </w:rPr>
        <w:t>Nota:</w:t>
      </w:r>
    </w:p>
    <w:p w14:paraId="366B8C3E" w14:textId="580CE73A" w:rsidR="00DA3500" w:rsidRPr="00DA3500" w:rsidRDefault="00DA3500" w:rsidP="00DA3500">
      <w:pPr>
        <w:pStyle w:val="Prrafodelista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53FFBA1C" wp14:editId="7AEA7795">
            <wp:extent cx="213360" cy="213360"/>
            <wp:effectExtent l="0" t="0" r="0" b="0"/>
            <wp:docPr id="169179212" name="Imagen 6" descr="Icon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179212" name="Imagen 6" descr="Icono&#10;&#10;El contenido generado por IA puede ser incorrecto.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2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21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406DB">
        <w:rPr>
          <w:b/>
          <w:bCs/>
        </w:rPr>
        <w:t xml:space="preserve"> </w:t>
      </w:r>
      <w:proofErr w:type="spellStart"/>
      <w:r w:rsidR="003406DB" w:rsidRPr="003406DB">
        <w:t>xxxxxxxxxxxx</w:t>
      </w:r>
      <w:proofErr w:type="spellEnd"/>
    </w:p>
    <w:sectPr w:rsidR="00DA3500" w:rsidRPr="00DA3500" w:rsidSect="00702CF6">
      <w:headerReference w:type="default" r:id="rId21"/>
      <w:footerReference w:type="default" r:id="rId22"/>
      <w:headerReference w:type="first" r:id="rId23"/>
      <w:pgSz w:w="11906" w:h="16838"/>
      <w:pgMar w:top="2268" w:right="1134" w:bottom="198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40983" w14:textId="77777777" w:rsidR="00756D66" w:rsidRDefault="00756D66" w:rsidP="00C85284">
      <w:pPr>
        <w:spacing w:before="0" w:after="0" w:line="240" w:lineRule="auto"/>
      </w:pPr>
      <w:r>
        <w:separator/>
      </w:r>
    </w:p>
  </w:endnote>
  <w:endnote w:type="continuationSeparator" w:id="0">
    <w:p w14:paraId="1D02D6B0" w14:textId="77777777" w:rsidR="00756D66" w:rsidRDefault="00756D66" w:rsidP="00C8528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egrita">
    <w:altName w:val="Arial"/>
    <w:panose1 w:val="020B07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394186"/>
      <w:docPartObj>
        <w:docPartGallery w:val="Page Numbers (Bottom of Page)"/>
        <w:docPartUnique/>
      </w:docPartObj>
    </w:sdtPr>
    <w:sdtContent>
      <w:p w14:paraId="4280EC71" w14:textId="77777777" w:rsidR="00C85284" w:rsidRDefault="009355AD" w:rsidP="00541A4C">
        <w:pPr>
          <w:pStyle w:val="Numeracipgines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3EEF">
          <w:rPr>
            <w:noProof/>
          </w:rPr>
          <w:t>1</w:t>
        </w:r>
        <w:r>
          <w:fldChar w:fldCharType="end"/>
        </w:r>
        <w:r w:rsidR="00C85284">
          <w:t>/</w:t>
        </w:r>
        <w:r w:rsidR="00C85284">
          <w:rPr>
            <w:noProof/>
          </w:rPr>
          <w:fldChar w:fldCharType="begin"/>
        </w:r>
        <w:r w:rsidR="00C85284">
          <w:rPr>
            <w:noProof/>
          </w:rPr>
          <w:instrText xml:space="preserve"> NUMPAGES   \* MERGEFORMAT </w:instrText>
        </w:r>
        <w:r w:rsidR="00C85284">
          <w:rPr>
            <w:noProof/>
          </w:rPr>
          <w:fldChar w:fldCharType="separate"/>
        </w:r>
        <w:r w:rsidR="00491565">
          <w:rPr>
            <w:noProof/>
          </w:rPr>
          <w:t>3</w:t>
        </w:r>
        <w:r w:rsidR="00C85284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61E46" w14:textId="775771C3" w:rsidR="69328CB3" w:rsidRDefault="69328CB3" w:rsidP="69328CB3">
    <w:pPr>
      <w:pStyle w:val="Piedepgina"/>
    </w:pPr>
    <w:r>
      <w:rPr>
        <w:noProof/>
      </w:rPr>
      <w:drawing>
        <wp:inline distT="0" distB="0" distL="0" distR="0" wp14:anchorId="3AF76B04" wp14:editId="1ECE3955">
          <wp:extent cx="5400040" cy="530420"/>
          <wp:effectExtent l="0" t="0" r="0" b="3175"/>
          <wp:docPr id="4" name="Imatge 4" descr="Logotips: Unió Europea Fons Next Generation; Gobierno de España Plan de Recuperaciòn, Transformación y Resiliencia i Next Generation Catalunya." title="Logotips: Unió Europea Fons Next Generation; Gobierno de España Plan de Recuperaciòn, Transformación y Resiliencia i Next Generation Cataluny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s_Next_Generation_B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530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69328CB3">
      <w:rPr>
        <w:rFonts w:eastAsia="Arial" w:cs="Arial"/>
      </w:rPr>
      <w:t xml:space="preserve"> </w:t>
    </w:r>
  </w:p>
  <w:p w14:paraId="5A2A5EBF" w14:textId="56FE1983" w:rsidR="69328CB3" w:rsidRDefault="69328CB3" w:rsidP="69328CB3">
    <w:pPr>
      <w:spacing w:before="0" w:after="0"/>
      <w:rPr>
        <w:rFonts w:eastAsia="Arial" w:cs="Arial"/>
        <w:color w:val="000000" w:themeColor="text1"/>
        <w:sz w:val="14"/>
        <w:szCs w:val="14"/>
      </w:rPr>
    </w:pPr>
    <w:r w:rsidRPr="69328CB3">
      <w:rPr>
        <w:rFonts w:eastAsia="Arial" w:cs="Arial"/>
        <w:color w:val="000000" w:themeColor="text1"/>
        <w:sz w:val="14"/>
        <w:szCs w:val="14"/>
      </w:rPr>
      <w:t>C. del Foc, 57, edifici B</w:t>
    </w:r>
    <w:r>
      <w:tab/>
    </w:r>
  </w:p>
  <w:p w14:paraId="29DC550B" w14:textId="37E40629" w:rsidR="69328CB3" w:rsidRDefault="69328CB3" w:rsidP="69328CB3">
    <w:pPr>
      <w:spacing w:before="0" w:after="0"/>
    </w:pPr>
    <w:r w:rsidRPr="69328CB3">
      <w:rPr>
        <w:rFonts w:eastAsia="Arial" w:cs="Arial"/>
        <w:color w:val="000000" w:themeColor="text1"/>
        <w:sz w:val="14"/>
        <w:szCs w:val="14"/>
      </w:rPr>
      <w:t>08038 Barcelona</w:t>
    </w:r>
  </w:p>
  <w:p w14:paraId="2EDB09FC" w14:textId="55015FCB" w:rsidR="69328CB3" w:rsidRDefault="69328CB3" w:rsidP="69328CB3">
    <w:pPr>
      <w:spacing w:before="0" w:after="0"/>
    </w:pPr>
    <w:r w:rsidRPr="69328CB3">
      <w:rPr>
        <w:rFonts w:eastAsia="Arial" w:cs="Arial"/>
        <w:color w:val="000000" w:themeColor="text1"/>
        <w:sz w:val="14"/>
        <w:szCs w:val="14"/>
      </w:rPr>
      <w:t>Tel. 93 857 40 00</w:t>
    </w:r>
  </w:p>
  <w:p w14:paraId="150A41B2" w14:textId="1E4B0AD7" w:rsidR="69328CB3" w:rsidRDefault="69328CB3" w:rsidP="69328CB3">
    <w:pPr>
      <w:pStyle w:val="adrea"/>
    </w:pPr>
  </w:p>
  <w:p w14:paraId="2BA226A1" w14:textId="77777777" w:rsidR="00D517E7" w:rsidRDefault="00D517E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5343521"/>
      <w:docPartObj>
        <w:docPartGallery w:val="Page Numbers (Bottom of Page)"/>
        <w:docPartUnique/>
      </w:docPartObj>
    </w:sdtPr>
    <w:sdtContent>
      <w:p w14:paraId="763BE448" w14:textId="77777777" w:rsidR="00B33EEF" w:rsidRDefault="00B33EEF" w:rsidP="00541A4C">
        <w:pPr>
          <w:pStyle w:val="Numeracipgines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15BA">
          <w:rPr>
            <w:noProof/>
          </w:rPr>
          <w:t>5</w:t>
        </w:r>
        <w:r>
          <w:fldChar w:fldCharType="end"/>
        </w:r>
        <w: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 \* MERGEFORMAT </w:instrText>
        </w:r>
        <w:r>
          <w:rPr>
            <w:noProof/>
          </w:rPr>
          <w:fldChar w:fldCharType="separate"/>
        </w:r>
        <w:r w:rsidR="004215B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8D08D" w14:textId="77777777" w:rsidR="00756D66" w:rsidRDefault="00756D66" w:rsidP="00C85284">
      <w:pPr>
        <w:spacing w:before="0" w:after="0" w:line="240" w:lineRule="auto"/>
      </w:pPr>
      <w:r>
        <w:separator/>
      </w:r>
    </w:p>
  </w:footnote>
  <w:footnote w:type="continuationSeparator" w:id="0">
    <w:p w14:paraId="45C4254D" w14:textId="77777777" w:rsidR="00756D66" w:rsidRDefault="00756D66" w:rsidP="00C8528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805D2" w14:textId="3F2B03E9" w:rsidR="00C85284" w:rsidRDefault="6154EC71" w:rsidP="6154EC71">
    <w:pPr>
      <w:pStyle w:val="DadesArxiu"/>
    </w:pPr>
    <w:r>
      <w:rPr>
        <w:noProof/>
      </w:rPr>
      <w:drawing>
        <wp:anchor distT="0" distB="0" distL="114300" distR="114300" simplePos="0" relativeHeight="251658241" behindDoc="0" locked="0" layoutInCell="1" allowOverlap="1" wp14:anchorId="186A4CFA" wp14:editId="05C73803">
          <wp:simplePos x="0" y="0"/>
          <wp:positionH relativeFrom="column">
            <wp:align>left</wp:align>
          </wp:positionH>
          <wp:positionV relativeFrom="paragraph">
            <wp:posOffset>0</wp:posOffset>
          </wp:positionV>
          <wp:extent cx="1278639" cy="345087"/>
          <wp:effectExtent l="0" t="0" r="0" b="0"/>
          <wp:wrapSquare wrapText="bothSides"/>
          <wp:docPr id="1254942487" name="Imagen 42" descr="Logotip de la Generalitat de Catalunya" title="Logotip de la Generalitat de Catalunya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Imagen 4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8639" cy="3450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F18C9" w14:textId="77777777" w:rsidR="00C85284" w:rsidRPr="00B33EEF" w:rsidRDefault="00491565" w:rsidP="00B33EEF">
    <w:pPr>
      <w:pStyle w:val="DadesArxiu"/>
    </w:pPr>
    <w:r>
      <w:rPr>
        <w:noProof/>
        <w:lang w:eastAsia="ca-ES"/>
      </w:rPr>
      <w:drawing>
        <wp:anchor distT="0" distB="0" distL="114300" distR="114300" simplePos="0" relativeHeight="251658240" behindDoc="1" locked="0" layoutInCell="1" allowOverlap="1" wp14:anchorId="169EBB0E" wp14:editId="79DB2F80">
          <wp:simplePos x="0" y="0"/>
          <wp:positionH relativeFrom="page">
            <wp:posOffset>781050</wp:posOffset>
          </wp:positionH>
          <wp:positionV relativeFrom="page">
            <wp:posOffset>495300</wp:posOffset>
          </wp:positionV>
          <wp:extent cx="1717575" cy="463550"/>
          <wp:effectExtent l="0" t="0" r="0" b="0"/>
          <wp:wrapNone/>
          <wp:docPr id="42" name="Imagen 42" descr="Logotip de la Generalitat de Catalunya" title="Logotip de la Generalitat de Catalunya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Imagen 4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7020" cy="4660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69328CB3" w:rsidRPr="00B33EEF">
      <w:t>R/N: XXXXXX</w:t>
    </w:r>
  </w:p>
  <w:p w14:paraId="65C3DD5E" w14:textId="77777777" w:rsidR="00C85284" w:rsidRPr="00B33EEF" w:rsidRDefault="00C85284" w:rsidP="00B33EEF">
    <w:pPr>
      <w:pStyle w:val="DadesArxiu"/>
    </w:pPr>
    <w:r w:rsidRPr="00B33EEF">
      <w:t>Versió XXXX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661B6" w14:textId="31058B2A" w:rsidR="00E71ECB" w:rsidRDefault="69328CB3" w:rsidP="00702CF6">
    <w:r>
      <w:rPr>
        <w:noProof/>
      </w:rPr>
      <w:drawing>
        <wp:inline distT="0" distB="0" distL="0" distR="0" wp14:anchorId="05CA8B4B" wp14:editId="520FD49D">
          <wp:extent cx="1267200" cy="342000"/>
          <wp:effectExtent l="0" t="0" r="0" b="1270"/>
          <wp:docPr id="26069906" name="Imagen 42" descr="Logotip de la Generalitat de Catalunya" title="Logotip de la Generalitat de Catalunya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Imagen 4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7200" cy="34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F7C80" w14:textId="77777777" w:rsidR="005F617F" w:rsidRPr="005F617F" w:rsidRDefault="00491565" w:rsidP="005F617F">
    <w:r>
      <w:rPr>
        <w:noProof/>
        <w:lang w:eastAsia="ca-ES"/>
      </w:rPr>
      <w:drawing>
        <wp:anchor distT="0" distB="0" distL="114300" distR="114300" simplePos="0" relativeHeight="251658242" behindDoc="1" locked="0" layoutInCell="1" allowOverlap="1" wp14:anchorId="169EBB0E" wp14:editId="627AB62A">
          <wp:simplePos x="0" y="0"/>
          <wp:positionH relativeFrom="page">
            <wp:posOffset>1080135</wp:posOffset>
          </wp:positionH>
          <wp:positionV relativeFrom="page">
            <wp:posOffset>786130</wp:posOffset>
          </wp:positionV>
          <wp:extent cx="1267200" cy="342000"/>
          <wp:effectExtent l="0" t="0" r="0" b="1270"/>
          <wp:wrapTopAndBottom/>
          <wp:docPr id="3" name="Imagen 42" descr="Logotip de la Generalitat de Catalunya" title="Logotip de la Generalitat de Catalunya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Imagen 4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7200" cy="34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BB448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7C54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223C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6077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4855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540A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1C81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4222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83E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894A3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4D15D1"/>
    <w:multiLevelType w:val="multilevel"/>
    <w:tmpl w:val="B8C026FC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0CBD5C83"/>
    <w:multiLevelType w:val="hybridMultilevel"/>
    <w:tmpl w:val="AE34928E"/>
    <w:lvl w:ilvl="0" w:tplc="51604850">
      <w:start w:val="1"/>
      <w:numFmt w:val="bullet"/>
      <w:pStyle w:val="Textsubdvisi3"/>
      <w:lvlText w:val=""/>
      <w:lvlJc w:val="left"/>
      <w:pPr>
        <w:ind w:left="1077" w:hanging="360"/>
      </w:pPr>
      <w:rPr>
        <w:rFonts w:ascii="Wingdings" w:hAnsi="Wingdings" w:hint="default"/>
        <w:b w:val="0"/>
        <w:i w:val="0"/>
        <w:sz w:val="20"/>
      </w:rPr>
    </w:lvl>
    <w:lvl w:ilvl="1" w:tplc="0C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13666649"/>
    <w:multiLevelType w:val="hybridMultilevel"/>
    <w:tmpl w:val="386E2160"/>
    <w:lvl w:ilvl="0" w:tplc="74A2E566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3" w15:restartNumberingAfterBreak="0">
    <w:nsid w:val="1C580D00"/>
    <w:multiLevelType w:val="hybridMultilevel"/>
    <w:tmpl w:val="50C05D58"/>
    <w:lvl w:ilvl="0" w:tplc="7A0EFCC4">
      <w:start w:val="1"/>
      <w:numFmt w:val="decimal"/>
      <w:pStyle w:val="Llistanumerada1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75022"/>
    <w:multiLevelType w:val="hybridMultilevel"/>
    <w:tmpl w:val="0346F3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790ED4"/>
    <w:multiLevelType w:val="hybridMultilevel"/>
    <w:tmpl w:val="7BD637CE"/>
    <w:lvl w:ilvl="0" w:tplc="5CCC653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B50A1E"/>
    <w:multiLevelType w:val="hybridMultilevel"/>
    <w:tmpl w:val="AA1EBE7C"/>
    <w:lvl w:ilvl="0" w:tplc="FFE6ACCC">
      <w:start w:val="1"/>
      <w:numFmt w:val="bullet"/>
      <w:pStyle w:val="Textsubdvisi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045CB2"/>
    <w:multiLevelType w:val="hybridMultilevel"/>
    <w:tmpl w:val="AF78286C"/>
    <w:lvl w:ilvl="0" w:tplc="01F445CA">
      <w:start w:val="1"/>
      <w:numFmt w:val="decimal"/>
      <w:pStyle w:val="Peugrfic"/>
      <w:lvlText w:val="Gràfic %1:"/>
      <w:lvlJc w:val="center"/>
      <w:pPr>
        <w:ind w:left="1440" w:hanging="360"/>
      </w:pPr>
      <w:rPr>
        <w:rFonts w:ascii="Arial Negrita" w:hAnsi="Arial Negrita" w:hint="default"/>
        <w:b/>
        <w:i w:val="0"/>
        <w:sz w:val="20"/>
      </w:r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D702AC7"/>
    <w:multiLevelType w:val="hybridMultilevel"/>
    <w:tmpl w:val="A03CA7F8"/>
    <w:lvl w:ilvl="0" w:tplc="720CC1E2">
      <w:start w:val="1"/>
      <w:numFmt w:val="bullet"/>
      <w:pStyle w:val="Textsubdvisi4"/>
      <w:lvlText w:val="o"/>
      <w:lvlJc w:val="left"/>
      <w:pPr>
        <w:ind w:left="720" w:hanging="360"/>
      </w:pPr>
      <w:rPr>
        <w:rFonts w:ascii="Courier New" w:hAnsi="Courier New" w:hint="default"/>
        <w:b w:val="0"/>
        <w:i w:val="0"/>
        <w:color w:val="auto"/>
        <w:sz w:val="20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B21B03"/>
    <w:multiLevelType w:val="hybridMultilevel"/>
    <w:tmpl w:val="36BC12E6"/>
    <w:lvl w:ilvl="0" w:tplc="708E7E4E">
      <w:start w:val="1"/>
      <w:numFmt w:val="decimal"/>
      <w:pStyle w:val="Peutaula"/>
      <w:lvlText w:val="Taula %1:"/>
      <w:lvlJc w:val="center"/>
      <w:pPr>
        <w:ind w:left="1211" w:hanging="360"/>
      </w:pPr>
      <w:rPr>
        <w:rFonts w:ascii="Arial Negrita" w:hAnsi="Arial Negrita" w:hint="default"/>
        <w:b/>
        <w:i w:val="0"/>
        <w:sz w:val="2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4142C8"/>
    <w:multiLevelType w:val="hybridMultilevel"/>
    <w:tmpl w:val="88BE6588"/>
    <w:lvl w:ilvl="0" w:tplc="3BC2E862">
      <w:start w:val="1"/>
      <w:numFmt w:val="bullet"/>
      <w:pStyle w:val="Textsubdvisi1"/>
      <w:lvlText w:val="─"/>
      <w:lvlJc w:val="left"/>
      <w:pPr>
        <w:ind w:left="360" w:hanging="360"/>
      </w:pPr>
      <w:rPr>
        <w:rFonts w:ascii="Arial" w:hAnsi="Arial" w:hint="default"/>
        <w:b/>
        <w:i w:val="0"/>
        <w:color w:val="auto"/>
      </w:rPr>
    </w:lvl>
    <w:lvl w:ilvl="1" w:tplc="0C0A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1" w15:restartNumberingAfterBreak="0">
    <w:nsid w:val="482F6FA6"/>
    <w:multiLevelType w:val="hybridMultilevel"/>
    <w:tmpl w:val="3A1CC6A2"/>
    <w:lvl w:ilvl="0" w:tplc="5726B6EE">
      <w:start w:val="1"/>
      <w:numFmt w:val="decimal"/>
      <w:pStyle w:val="Taulasubdvisinumerada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D26B5"/>
    <w:multiLevelType w:val="hybridMultilevel"/>
    <w:tmpl w:val="91E0C852"/>
    <w:lvl w:ilvl="0" w:tplc="8DA47908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  <w:color w:val="3095B4"/>
      </w:rPr>
    </w:lvl>
    <w:lvl w:ilvl="1" w:tplc="0C0A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3" w15:restartNumberingAfterBreak="0">
    <w:nsid w:val="53E8397E"/>
    <w:multiLevelType w:val="hybridMultilevel"/>
    <w:tmpl w:val="80A6E506"/>
    <w:lvl w:ilvl="0" w:tplc="93A4710E">
      <w:start w:val="1"/>
      <w:numFmt w:val="decimal"/>
      <w:pStyle w:val="Peuimatge"/>
      <w:lvlText w:val="Imatge %1:"/>
      <w:lvlJc w:val="center"/>
      <w:pPr>
        <w:ind w:left="1080" w:hanging="360"/>
      </w:pPr>
      <w:rPr>
        <w:rFonts w:ascii="Arial Negrita" w:hAnsi="Arial Negrita" w:hint="default"/>
        <w:b/>
        <w:i w:val="0"/>
        <w:sz w:val="20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763303F"/>
    <w:multiLevelType w:val="hybridMultilevel"/>
    <w:tmpl w:val="CDA4939A"/>
    <w:lvl w:ilvl="0" w:tplc="02E2EDD6">
      <w:start w:val="1"/>
      <w:numFmt w:val="bullet"/>
      <w:pStyle w:val="Taulasubdvisi3"/>
      <w:lvlText w:val=""/>
      <w:lvlJc w:val="left"/>
      <w:pPr>
        <w:ind w:left="1434" w:hanging="360"/>
      </w:pPr>
      <w:rPr>
        <w:rFonts w:ascii="Wingdings" w:hAnsi="Wingdings" w:hint="default"/>
        <w:b w:val="0"/>
        <w:i w:val="0"/>
        <w:sz w:val="20"/>
      </w:rPr>
    </w:lvl>
    <w:lvl w:ilvl="1" w:tplc="0403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5" w15:restartNumberingAfterBreak="0">
    <w:nsid w:val="58E47151"/>
    <w:multiLevelType w:val="multilevel"/>
    <w:tmpl w:val="1EE813C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C1C66AA"/>
    <w:multiLevelType w:val="multilevel"/>
    <w:tmpl w:val="BD3C2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64D17D02"/>
    <w:multiLevelType w:val="hybridMultilevel"/>
    <w:tmpl w:val="1C62465A"/>
    <w:lvl w:ilvl="0" w:tplc="4BD6DFFE">
      <w:start w:val="1"/>
      <w:numFmt w:val="bullet"/>
      <w:pStyle w:val="Taulasubdvisi2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74676D66"/>
    <w:multiLevelType w:val="hybridMultilevel"/>
    <w:tmpl w:val="882EBD20"/>
    <w:lvl w:ilvl="0" w:tplc="F5B84AB8">
      <w:start w:val="1"/>
      <w:numFmt w:val="lowerLetter"/>
      <w:pStyle w:val="Llistaamblletres"/>
      <w:lvlText w:val="%1)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6C77D58"/>
    <w:multiLevelType w:val="hybridMultilevel"/>
    <w:tmpl w:val="4656D3DE"/>
    <w:lvl w:ilvl="0" w:tplc="F4CCFBD8">
      <w:start w:val="1"/>
      <w:numFmt w:val="bullet"/>
      <w:pStyle w:val="Taulasubdvisi1"/>
      <w:lvlText w:val="─"/>
      <w:lvlJc w:val="left"/>
      <w:pPr>
        <w:ind w:left="717" w:hanging="360"/>
      </w:pPr>
      <w:rPr>
        <w:rFonts w:ascii="Arial" w:hAnsi="Arial" w:hint="default"/>
        <w:b/>
        <w:i w:val="0"/>
        <w:color w:val="auto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7A52F8"/>
    <w:multiLevelType w:val="hybridMultilevel"/>
    <w:tmpl w:val="7518BBBA"/>
    <w:lvl w:ilvl="0" w:tplc="433E3820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0451624">
    <w:abstractNumId w:val="10"/>
  </w:num>
  <w:num w:numId="2" w16cid:durableId="1747800553">
    <w:abstractNumId w:val="10"/>
  </w:num>
  <w:num w:numId="3" w16cid:durableId="1468352067">
    <w:abstractNumId w:val="10"/>
  </w:num>
  <w:num w:numId="4" w16cid:durableId="242878127">
    <w:abstractNumId w:val="19"/>
  </w:num>
  <w:num w:numId="5" w16cid:durableId="1685476150">
    <w:abstractNumId w:val="26"/>
  </w:num>
  <w:num w:numId="6" w16cid:durableId="988557793">
    <w:abstractNumId w:val="29"/>
  </w:num>
  <w:num w:numId="7" w16cid:durableId="1901935631">
    <w:abstractNumId w:val="21"/>
  </w:num>
  <w:num w:numId="8" w16cid:durableId="1978415131">
    <w:abstractNumId w:val="22"/>
  </w:num>
  <w:num w:numId="9" w16cid:durableId="1599370814">
    <w:abstractNumId w:val="16"/>
  </w:num>
  <w:num w:numId="10" w16cid:durableId="610286029">
    <w:abstractNumId w:val="13"/>
  </w:num>
  <w:num w:numId="11" w16cid:durableId="225343151">
    <w:abstractNumId w:val="30"/>
  </w:num>
  <w:num w:numId="12" w16cid:durableId="948392397">
    <w:abstractNumId w:val="11"/>
  </w:num>
  <w:num w:numId="13" w16cid:durableId="1397817919">
    <w:abstractNumId w:val="27"/>
  </w:num>
  <w:num w:numId="14" w16cid:durableId="1345591855">
    <w:abstractNumId w:val="24"/>
  </w:num>
  <w:num w:numId="15" w16cid:durableId="530267314">
    <w:abstractNumId w:val="17"/>
  </w:num>
  <w:num w:numId="16" w16cid:durableId="974482764">
    <w:abstractNumId w:val="18"/>
  </w:num>
  <w:num w:numId="17" w16cid:durableId="89083528">
    <w:abstractNumId w:val="8"/>
  </w:num>
  <w:num w:numId="18" w16cid:durableId="1381781064">
    <w:abstractNumId w:val="3"/>
  </w:num>
  <w:num w:numId="19" w16cid:durableId="1162427482">
    <w:abstractNumId w:val="2"/>
  </w:num>
  <w:num w:numId="20" w16cid:durableId="1509251677">
    <w:abstractNumId w:val="1"/>
  </w:num>
  <w:num w:numId="21" w16cid:durableId="897319941">
    <w:abstractNumId w:val="0"/>
  </w:num>
  <w:num w:numId="22" w16cid:durableId="673530787">
    <w:abstractNumId w:val="9"/>
  </w:num>
  <w:num w:numId="23" w16cid:durableId="1643803113">
    <w:abstractNumId w:val="7"/>
  </w:num>
  <w:num w:numId="24" w16cid:durableId="1602757431">
    <w:abstractNumId w:val="6"/>
  </w:num>
  <w:num w:numId="25" w16cid:durableId="408890863">
    <w:abstractNumId w:val="5"/>
  </w:num>
  <w:num w:numId="26" w16cid:durableId="903104522">
    <w:abstractNumId w:val="4"/>
  </w:num>
  <w:num w:numId="27" w16cid:durableId="477574012">
    <w:abstractNumId w:val="10"/>
  </w:num>
  <w:num w:numId="28" w16cid:durableId="1198854274">
    <w:abstractNumId w:val="19"/>
  </w:num>
  <w:num w:numId="29" w16cid:durableId="1924994533">
    <w:abstractNumId w:val="23"/>
  </w:num>
  <w:num w:numId="30" w16cid:durableId="1585408466">
    <w:abstractNumId w:val="17"/>
  </w:num>
  <w:num w:numId="31" w16cid:durableId="1423405922">
    <w:abstractNumId w:val="25"/>
  </w:num>
  <w:num w:numId="32" w16cid:durableId="303050359">
    <w:abstractNumId w:val="12"/>
  </w:num>
  <w:num w:numId="33" w16cid:durableId="1296912422">
    <w:abstractNumId w:val="12"/>
    <w:lvlOverride w:ilvl="0">
      <w:startOverride w:val="1"/>
    </w:lvlOverride>
  </w:num>
  <w:num w:numId="34" w16cid:durableId="1428040910">
    <w:abstractNumId w:val="19"/>
  </w:num>
  <w:num w:numId="35" w16cid:durableId="1169949141">
    <w:abstractNumId w:val="23"/>
  </w:num>
  <w:num w:numId="36" w16cid:durableId="1242563435">
    <w:abstractNumId w:val="17"/>
  </w:num>
  <w:num w:numId="37" w16cid:durableId="1787381621">
    <w:abstractNumId w:val="20"/>
  </w:num>
  <w:num w:numId="38" w16cid:durableId="521283852">
    <w:abstractNumId w:val="19"/>
  </w:num>
  <w:num w:numId="39" w16cid:durableId="137302561">
    <w:abstractNumId w:val="23"/>
  </w:num>
  <w:num w:numId="40" w16cid:durableId="289827074">
    <w:abstractNumId w:val="17"/>
  </w:num>
  <w:num w:numId="41" w16cid:durableId="760641981">
    <w:abstractNumId w:val="28"/>
  </w:num>
  <w:num w:numId="42" w16cid:durableId="417869286">
    <w:abstractNumId w:val="14"/>
  </w:num>
  <w:num w:numId="43" w16cid:durableId="82335800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565"/>
    <w:rsid w:val="00012C7E"/>
    <w:rsid w:val="00045A9E"/>
    <w:rsid w:val="00061078"/>
    <w:rsid w:val="00085E33"/>
    <w:rsid w:val="000A413B"/>
    <w:rsid w:val="001056F4"/>
    <w:rsid w:val="00107220"/>
    <w:rsid w:val="00121A3A"/>
    <w:rsid w:val="0012212C"/>
    <w:rsid w:val="00137674"/>
    <w:rsid w:val="00180D63"/>
    <w:rsid w:val="001C18F1"/>
    <w:rsid w:val="001D432C"/>
    <w:rsid w:val="00243B0F"/>
    <w:rsid w:val="002810D8"/>
    <w:rsid w:val="00287EFE"/>
    <w:rsid w:val="002A6E0A"/>
    <w:rsid w:val="002B18B2"/>
    <w:rsid w:val="002D3246"/>
    <w:rsid w:val="00303DD4"/>
    <w:rsid w:val="00330BAC"/>
    <w:rsid w:val="003406DB"/>
    <w:rsid w:val="00355B13"/>
    <w:rsid w:val="003709E2"/>
    <w:rsid w:val="00371164"/>
    <w:rsid w:val="003C6B2E"/>
    <w:rsid w:val="004215BA"/>
    <w:rsid w:val="00432B1C"/>
    <w:rsid w:val="00434FE0"/>
    <w:rsid w:val="00444F41"/>
    <w:rsid w:val="00491565"/>
    <w:rsid w:val="004A71A4"/>
    <w:rsid w:val="004D3FA5"/>
    <w:rsid w:val="00501FAC"/>
    <w:rsid w:val="0051179A"/>
    <w:rsid w:val="00541A4C"/>
    <w:rsid w:val="0055134C"/>
    <w:rsid w:val="005C69A6"/>
    <w:rsid w:val="005F617F"/>
    <w:rsid w:val="00614F6D"/>
    <w:rsid w:val="006575BA"/>
    <w:rsid w:val="00664D9F"/>
    <w:rsid w:val="006832D2"/>
    <w:rsid w:val="006923A1"/>
    <w:rsid w:val="006C6792"/>
    <w:rsid w:val="006F3797"/>
    <w:rsid w:val="00702CF6"/>
    <w:rsid w:val="007074A9"/>
    <w:rsid w:val="00710687"/>
    <w:rsid w:val="007258AF"/>
    <w:rsid w:val="00756D66"/>
    <w:rsid w:val="007C05D7"/>
    <w:rsid w:val="007E5D61"/>
    <w:rsid w:val="00835373"/>
    <w:rsid w:val="00845DBC"/>
    <w:rsid w:val="00855DD8"/>
    <w:rsid w:val="00875D70"/>
    <w:rsid w:val="00892416"/>
    <w:rsid w:val="008C046F"/>
    <w:rsid w:val="008D46E5"/>
    <w:rsid w:val="009125CC"/>
    <w:rsid w:val="009355AD"/>
    <w:rsid w:val="00951BE8"/>
    <w:rsid w:val="00961D08"/>
    <w:rsid w:val="00962623"/>
    <w:rsid w:val="00997F5A"/>
    <w:rsid w:val="009A11EF"/>
    <w:rsid w:val="009B6C23"/>
    <w:rsid w:val="009D1782"/>
    <w:rsid w:val="009F431C"/>
    <w:rsid w:val="00A277D0"/>
    <w:rsid w:val="00A5423D"/>
    <w:rsid w:val="00A67A7B"/>
    <w:rsid w:val="00A83057"/>
    <w:rsid w:val="00AA28C9"/>
    <w:rsid w:val="00AA79D7"/>
    <w:rsid w:val="00B05072"/>
    <w:rsid w:val="00B33EEF"/>
    <w:rsid w:val="00B353E6"/>
    <w:rsid w:val="00B55A8D"/>
    <w:rsid w:val="00B65528"/>
    <w:rsid w:val="00B76DA7"/>
    <w:rsid w:val="00BA0B46"/>
    <w:rsid w:val="00BA49E9"/>
    <w:rsid w:val="00BB6A62"/>
    <w:rsid w:val="00BC17DD"/>
    <w:rsid w:val="00BC487C"/>
    <w:rsid w:val="00C025C3"/>
    <w:rsid w:val="00C05190"/>
    <w:rsid w:val="00C26B93"/>
    <w:rsid w:val="00C35BD2"/>
    <w:rsid w:val="00C41BF0"/>
    <w:rsid w:val="00C50AC3"/>
    <w:rsid w:val="00C76E7C"/>
    <w:rsid w:val="00C85284"/>
    <w:rsid w:val="00C90554"/>
    <w:rsid w:val="00CB659F"/>
    <w:rsid w:val="00CC318C"/>
    <w:rsid w:val="00CE6464"/>
    <w:rsid w:val="00CF6644"/>
    <w:rsid w:val="00D1412B"/>
    <w:rsid w:val="00D25B5B"/>
    <w:rsid w:val="00D517E7"/>
    <w:rsid w:val="00DA3500"/>
    <w:rsid w:val="00DD018F"/>
    <w:rsid w:val="00DE33B6"/>
    <w:rsid w:val="00DE5E53"/>
    <w:rsid w:val="00DF246C"/>
    <w:rsid w:val="00E467B6"/>
    <w:rsid w:val="00E47B1F"/>
    <w:rsid w:val="00E54BC1"/>
    <w:rsid w:val="00E71ECB"/>
    <w:rsid w:val="00E92723"/>
    <w:rsid w:val="00EB1100"/>
    <w:rsid w:val="00ED0DDD"/>
    <w:rsid w:val="00EE1E97"/>
    <w:rsid w:val="00EF071A"/>
    <w:rsid w:val="00EF28F9"/>
    <w:rsid w:val="00F05682"/>
    <w:rsid w:val="00F11C2A"/>
    <w:rsid w:val="00F17288"/>
    <w:rsid w:val="00F22277"/>
    <w:rsid w:val="00F41595"/>
    <w:rsid w:val="00F456C1"/>
    <w:rsid w:val="00FA3919"/>
    <w:rsid w:val="00FB4B31"/>
    <w:rsid w:val="00FC72E5"/>
    <w:rsid w:val="00FE15D1"/>
    <w:rsid w:val="00FE59FD"/>
    <w:rsid w:val="00FF50C7"/>
    <w:rsid w:val="2855496E"/>
    <w:rsid w:val="3184CC79"/>
    <w:rsid w:val="36386776"/>
    <w:rsid w:val="3EB17F14"/>
    <w:rsid w:val="45AAEB9E"/>
    <w:rsid w:val="6154EC71"/>
    <w:rsid w:val="62B9DA49"/>
    <w:rsid w:val="69328CB3"/>
    <w:rsid w:val="6995F2DB"/>
    <w:rsid w:val="7F21D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48785D"/>
  <w15:chartTrackingRefBased/>
  <w15:docId w15:val="{498C79F2-2649-4DDC-9A32-06B7EE293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ca-E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2" w:unhideWhenUsed="1" w:qFormat="1"/>
    <w:lsdException w:name="heading 3" w:semiHidden="1" w:uiPriority="3" w:unhideWhenUsed="1" w:qFormat="1"/>
    <w:lsdException w:name="heading 4" w:semiHidden="1" w:uiPriority="4" w:unhideWhenUsed="1"/>
    <w:lsdException w:name="heading 5" w:semiHidden="1" w:uiPriority="5" w:unhideWhenUsed="1"/>
    <w:lsdException w:name="heading 6" w:semiHidden="1" w:uiPriority="6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018F"/>
    <w:pPr>
      <w:spacing w:before="120" w:after="120" w:line="276" w:lineRule="auto"/>
    </w:pPr>
  </w:style>
  <w:style w:type="paragraph" w:styleId="Ttulo1">
    <w:name w:val="heading 1"/>
    <w:basedOn w:val="Normal"/>
    <w:next w:val="Normal"/>
    <w:link w:val="Ttulo1Car"/>
    <w:uiPriority w:val="1"/>
    <w:qFormat/>
    <w:rsid w:val="00961D08"/>
    <w:pPr>
      <w:keepNext/>
      <w:keepLines/>
      <w:numPr>
        <w:numId w:val="27"/>
      </w:numPr>
      <w:spacing w:before="480" w:after="240" w:line="240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2"/>
    <w:unhideWhenUsed/>
    <w:qFormat/>
    <w:rsid w:val="00961D08"/>
    <w:pPr>
      <w:keepNext/>
      <w:keepLines/>
      <w:numPr>
        <w:ilvl w:val="1"/>
        <w:numId w:val="27"/>
      </w:numPr>
      <w:spacing w:before="480" w:after="240" w:line="240" w:lineRule="auto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3"/>
    <w:unhideWhenUsed/>
    <w:qFormat/>
    <w:rsid w:val="00961D08"/>
    <w:pPr>
      <w:keepNext/>
      <w:keepLines/>
      <w:numPr>
        <w:ilvl w:val="2"/>
        <w:numId w:val="27"/>
      </w:numPr>
      <w:spacing w:before="360" w:after="240" w:line="240" w:lineRule="auto"/>
      <w:outlineLvl w:val="2"/>
    </w:pPr>
    <w:rPr>
      <w:rFonts w:eastAsiaTheme="majorEastAsia" w:cstheme="majorBidi"/>
      <w:b/>
      <w:bCs/>
      <w:sz w:val="24"/>
    </w:rPr>
  </w:style>
  <w:style w:type="paragraph" w:styleId="Ttulo4">
    <w:name w:val="heading 4"/>
    <w:basedOn w:val="Normal"/>
    <w:next w:val="Normal"/>
    <w:link w:val="Ttulo4Car"/>
    <w:uiPriority w:val="4"/>
    <w:unhideWhenUsed/>
    <w:rsid w:val="008D46E5"/>
    <w:pPr>
      <w:keepNext/>
      <w:keepLines/>
      <w:numPr>
        <w:ilvl w:val="3"/>
        <w:numId w:val="27"/>
      </w:numPr>
      <w:spacing w:before="360" w:after="240"/>
      <w:outlineLvl w:val="3"/>
    </w:pPr>
    <w:rPr>
      <w:rFonts w:eastAsiaTheme="majorEastAsia" w:cstheme="majorBidi"/>
      <w:b/>
      <w:bCs/>
      <w:iCs/>
      <w:sz w:val="24"/>
    </w:rPr>
  </w:style>
  <w:style w:type="paragraph" w:styleId="Ttulo5">
    <w:name w:val="heading 5"/>
    <w:basedOn w:val="Normal"/>
    <w:next w:val="Normal"/>
    <w:link w:val="Ttulo5Car"/>
    <w:uiPriority w:val="5"/>
    <w:unhideWhenUsed/>
    <w:rsid w:val="008D46E5"/>
    <w:pPr>
      <w:keepNext/>
      <w:keepLines/>
      <w:numPr>
        <w:ilvl w:val="4"/>
        <w:numId w:val="27"/>
      </w:numPr>
      <w:spacing w:before="240" w:after="240"/>
      <w:outlineLvl w:val="4"/>
    </w:pPr>
    <w:rPr>
      <w:rFonts w:eastAsiaTheme="majorEastAsia" w:cstheme="majorBidi"/>
      <w:b/>
    </w:rPr>
  </w:style>
  <w:style w:type="paragraph" w:styleId="Ttulo6">
    <w:name w:val="heading 6"/>
    <w:basedOn w:val="Normal"/>
    <w:next w:val="Normal"/>
    <w:link w:val="Ttulo6Car"/>
    <w:uiPriority w:val="6"/>
    <w:unhideWhenUsed/>
    <w:rsid w:val="008D46E5"/>
    <w:pPr>
      <w:keepNext/>
      <w:keepLines/>
      <w:numPr>
        <w:ilvl w:val="5"/>
        <w:numId w:val="27"/>
      </w:numPr>
      <w:spacing w:before="240"/>
      <w:outlineLvl w:val="5"/>
    </w:pPr>
    <w:rPr>
      <w:rFonts w:eastAsiaTheme="majorEastAsia" w:cstheme="majorBidi"/>
      <w:iCs/>
    </w:rPr>
  </w:style>
  <w:style w:type="paragraph" w:styleId="Ttulo7">
    <w:name w:val="heading 7"/>
    <w:basedOn w:val="Normal"/>
    <w:next w:val="Normal"/>
    <w:link w:val="Ttulo7Car"/>
    <w:uiPriority w:val="9"/>
    <w:unhideWhenUsed/>
    <w:rsid w:val="00501FAC"/>
    <w:pPr>
      <w:keepNext/>
      <w:keepLines/>
      <w:numPr>
        <w:ilvl w:val="6"/>
        <w:numId w:val="27"/>
      </w:numPr>
      <w:spacing w:before="240" w:line="240" w:lineRule="auto"/>
      <w:ind w:left="1298" w:hanging="1298"/>
      <w:outlineLvl w:val="6"/>
    </w:pPr>
    <w:rPr>
      <w:rFonts w:eastAsiaTheme="majorEastAsia" w:cstheme="majorBidi"/>
      <w:b/>
      <w:iCs/>
      <w:color w:val="404040" w:themeColor="text1" w:themeTint="BF"/>
      <w:sz w:val="2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85284"/>
    <w:pPr>
      <w:keepNext/>
      <w:keepLines/>
      <w:numPr>
        <w:ilvl w:val="7"/>
        <w:numId w:val="27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5284"/>
    <w:pPr>
      <w:keepNext/>
      <w:keepLines/>
      <w:numPr>
        <w:ilvl w:val="8"/>
        <w:numId w:val="27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uiPriority w:val="4"/>
    <w:rsid w:val="008D46E5"/>
    <w:rPr>
      <w:rFonts w:eastAsiaTheme="majorEastAsia" w:cstheme="majorBidi"/>
      <w:b/>
      <w:bCs/>
      <w:iCs/>
      <w:sz w:val="24"/>
    </w:rPr>
  </w:style>
  <w:style w:type="character" w:customStyle="1" w:styleId="Ttulo1Car">
    <w:name w:val="Título 1 Car"/>
    <w:basedOn w:val="Fuentedeprrafopredeter"/>
    <w:link w:val="Ttulo1"/>
    <w:uiPriority w:val="1"/>
    <w:rsid w:val="00961D08"/>
    <w:rPr>
      <w:rFonts w:eastAsiaTheme="majorEastAsia" w:cstheme="maj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5"/>
    <w:rsid w:val="008D46E5"/>
    <w:rPr>
      <w:rFonts w:eastAsiaTheme="majorEastAsia" w:cstheme="majorBidi"/>
      <w:b/>
    </w:rPr>
  </w:style>
  <w:style w:type="paragraph" w:customStyle="1" w:styleId="Peuimatge">
    <w:name w:val="Peu imatge"/>
    <w:basedOn w:val="Peutaula"/>
    <w:next w:val="Normal"/>
    <w:rsid w:val="00D1412B"/>
    <w:pPr>
      <w:numPr>
        <w:numId w:val="39"/>
      </w:numPr>
      <w:ind w:hanging="229"/>
    </w:pPr>
  </w:style>
  <w:style w:type="paragraph" w:customStyle="1" w:styleId="Taulattolcentratblanc">
    <w:name w:val="Taula títol centrat blanc"/>
    <w:basedOn w:val="Normal"/>
    <w:rsid w:val="008D46E5"/>
    <w:pPr>
      <w:keepLines/>
      <w:spacing w:before="60" w:line="240" w:lineRule="auto"/>
      <w:jc w:val="center"/>
    </w:pPr>
    <w:rPr>
      <w:rFonts w:ascii="Arial Negrita" w:hAnsi="Arial Negrita"/>
      <w:b/>
      <w:color w:val="FFFFFF" w:themeColor="background1"/>
    </w:rPr>
  </w:style>
  <w:style w:type="paragraph" w:customStyle="1" w:styleId="Peutaula">
    <w:name w:val="Peu taula"/>
    <w:basedOn w:val="Taulattolcentratblanc"/>
    <w:next w:val="Normal"/>
    <w:rsid w:val="00D1412B"/>
    <w:pPr>
      <w:keepLines w:val="0"/>
      <w:numPr>
        <w:numId w:val="38"/>
      </w:numPr>
      <w:spacing w:after="60" w:line="259" w:lineRule="auto"/>
      <w:ind w:left="993" w:hanging="142"/>
      <w:contextualSpacing/>
    </w:pPr>
    <w:rPr>
      <w:b w:val="0"/>
      <w:color w:val="auto"/>
      <w:sz w:val="20"/>
      <w:szCs w:val="20"/>
    </w:rPr>
  </w:style>
  <w:style w:type="paragraph" w:customStyle="1" w:styleId="Taulasubdvisi1">
    <w:name w:val="Taula subdvisió 1"/>
    <w:basedOn w:val="Normal"/>
    <w:rsid w:val="00961D08"/>
    <w:pPr>
      <w:numPr>
        <w:numId w:val="6"/>
      </w:numPr>
      <w:spacing w:before="60" w:after="60" w:line="240" w:lineRule="auto"/>
    </w:pPr>
    <w:rPr>
      <w:rFonts w:eastAsia="Lucida Sans Unicode" w:cs="Times New Roman"/>
      <w:sz w:val="20"/>
    </w:rPr>
  </w:style>
  <w:style w:type="paragraph" w:customStyle="1" w:styleId="Taulasubdvisi3pargraf">
    <w:name w:val="Taula subdvisió 3 paràgraf"/>
    <w:basedOn w:val="Normal"/>
    <w:rsid w:val="00F11C2A"/>
    <w:pPr>
      <w:spacing w:before="60" w:after="60" w:line="240" w:lineRule="auto"/>
      <w:ind w:left="1021"/>
    </w:pPr>
    <w:rPr>
      <w:rFonts w:eastAsia="Lucida Sans Unicode" w:cs="Times New Roman"/>
      <w:sz w:val="20"/>
    </w:rPr>
  </w:style>
  <w:style w:type="paragraph" w:customStyle="1" w:styleId="Taulasubdvisinumerada">
    <w:name w:val="Taula subdvisió numerada"/>
    <w:basedOn w:val="Normal"/>
    <w:rsid w:val="00F11C2A"/>
    <w:pPr>
      <w:numPr>
        <w:numId w:val="7"/>
      </w:numPr>
      <w:spacing w:before="60" w:after="60" w:line="240" w:lineRule="auto"/>
      <w:ind w:left="357" w:hanging="357"/>
    </w:pPr>
    <w:rPr>
      <w:rFonts w:eastAsia="Lucida Sans Unicode" w:cs="Times New Roman"/>
      <w:sz w:val="20"/>
    </w:rPr>
  </w:style>
  <w:style w:type="character" w:customStyle="1" w:styleId="Ttulo2Car">
    <w:name w:val="Título 2 Car"/>
    <w:basedOn w:val="Fuentedeprrafopredeter"/>
    <w:link w:val="Ttulo2"/>
    <w:uiPriority w:val="2"/>
    <w:rsid w:val="00961D08"/>
    <w:rPr>
      <w:rFonts w:eastAsiaTheme="majorEastAsia" w:cstheme="majorBidi"/>
      <w:b/>
      <w:bCs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3"/>
    <w:rsid w:val="00961D08"/>
    <w:rPr>
      <w:rFonts w:eastAsiaTheme="majorEastAsia" w:cstheme="majorBidi"/>
      <w:b/>
      <w:bCs/>
      <w:sz w:val="24"/>
    </w:rPr>
  </w:style>
  <w:style w:type="character" w:customStyle="1" w:styleId="Ttulo6Car">
    <w:name w:val="Título 6 Car"/>
    <w:basedOn w:val="Fuentedeprrafopredeter"/>
    <w:link w:val="Ttulo6"/>
    <w:uiPriority w:val="6"/>
    <w:rsid w:val="008D46E5"/>
    <w:rPr>
      <w:rFonts w:eastAsiaTheme="majorEastAsia" w:cstheme="majorBidi"/>
      <w:iCs/>
    </w:rPr>
  </w:style>
  <w:style w:type="character" w:customStyle="1" w:styleId="Ttulo7Car">
    <w:name w:val="Título 7 Car"/>
    <w:basedOn w:val="Fuentedeprrafopredeter"/>
    <w:link w:val="Ttulo7"/>
    <w:uiPriority w:val="9"/>
    <w:rsid w:val="00501FAC"/>
    <w:rPr>
      <w:rFonts w:eastAsiaTheme="majorEastAsia" w:cstheme="majorBidi"/>
      <w:b/>
      <w:iCs/>
      <w:color w:val="404040" w:themeColor="text1" w:themeTint="BF"/>
      <w:sz w:val="20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8528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8528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DC1">
    <w:name w:val="toc 1"/>
    <w:basedOn w:val="Normal"/>
    <w:next w:val="Normal"/>
    <w:autoRedefine/>
    <w:uiPriority w:val="39"/>
    <w:unhideWhenUsed/>
    <w:rsid w:val="00E467B6"/>
    <w:pPr>
      <w:tabs>
        <w:tab w:val="left" w:pos="440"/>
        <w:tab w:val="right" w:pos="9061"/>
      </w:tabs>
      <w:spacing w:line="240" w:lineRule="auto"/>
    </w:pPr>
    <w:rPr>
      <w:rFonts w:cstheme="minorHAnsi"/>
      <w:bCs/>
      <w:noProof/>
    </w:rPr>
  </w:style>
  <w:style w:type="paragraph" w:styleId="TDC2">
    <w:name w:val="toc 2"/>
    <w:basedOn w:val="Normal"/>
    <w:next w:val="Normal"/>
    <w:autoRedefine/>
    <w:uiPriority w:val="39"/>
    <w:unhideWhenUsed/>
    <w:rsid w:val="00E467B6"/>
    <w:pPr>
      <w:tabs>
        <w:tab w:val="left" w:pos="880"/>
        <w:tab w:val="right" w:pos="9061"/>
      </w:tabs>
      <w:spacing w:after="60" w:line="240" w:lineRule="auto"/>
      <w:ind w:left="221"/>
      <w:contextualSpacing/>
    </w:pPr>
    <w:rPr>
      <w:rFonts w:cstheme="minorHAnsi"/>
      <w:iCs/>
      <w:noProof/>
      <w:szCs w:val="20"/>
    </w:rPr>
  </w:style>
  <w:style w:type="paragraph" w:styleId="TDC3">
    <w:name w:val="toc 3"/>
    <w:basedOn w:val="Normal"/>
    <w:next w:val="Normal"/>
    <w:autoRedefine/>
    <w:uiPriority w:val="39"/>
    <w:unhideWhenUsed/>
    <w:rsid w:val="00012C7E"/>
    <w:pPr>
      <w:tabs>
        <w:tab w:val="left" w:pos="1100"/>
        <w:tab w:val="right" w:pos="9061"/>
      </w:tabs>
      <w:spacing w:after="60" w:line="240" w:lineRule="auto"/>
      <w:ind w:left="442"/>
      <w:contextualSpacing/>
    </w:pPr>
    <w:rPr>
      <w:rFonts w:cstheme="minorHAnsi"/>
      <w:noProof/>
      <w:szCs w:val="20"/>
    </w:rPr>
  </w:style>
  <w:style w:type="paragraph" w:customStyle="1" w:styleId="Titolportada">
    <w:name w:val="Titol portada"/>
    <w:basedOn w:val="Normal"/>
    <w:uiPriority w:val="10"/>
    <w:rsid w:val="00C85284"/>
    <w:pPr>
      <w:framePr w:wrap="around" w:vAnchor="page" w:hAnchor="text" w:y="4537"/>
      <w:spacing w:before="480" w:after="240" w:line="240" w:lineRule="auto"/>
    </w:pPr>
    <w:rPr>
      <w:b/>
      <w:sz w:val="56"/>
    </w:rPr>
  </w:style>
  <w:style w:type="paragraph" w:customStyle="1" w:styleId="Dadesportada">
    <w:name w:val="Dades portada"/>
    <w:basedOn w:val="Normal"/>
    <w:next w:val="Normal"/>
    <w:rsid w:val="00C85284"/>
    <w:pPr>
      <w:framePr w:vSpace="284" w:wrap="around" w:hAnchor="text" w:yAlign="bottom"/>
      <w:spacing w:line="240" w:lineRule="auto"/>
    </w:pPr>
    <w:rPr>
      <w:sz w:val="32"/>
    </w:rPr>
  </w:style>
  <w:style w:type="paragraph" w:customStyle="1" w:styleId="Peugrfic">
    <w:name w:val="Peu gràfic"/>
    <w:basedOn w:val="Peuimatge"/>
    <w:next w:val="Normal"/>
    <w:rsid w:val="00CB659F"/>
    <w:pPr>
      <w:numPr>
        <w:numId w:val="40"/>
      </w:numPr>
      <w:ind w:left="993" w:hanging="142"/>
    </w:pPr>
  </w:style>
  <w:style w:type="paragraph" w:customStyle="1" w:styleId="Numeracipgines">
    <w:name w:val="Numeració pàgines"/>
    <w:basedOn w:val="Normal"/>
    <w:rsid w:val="00C85284"/>
    <w:pPr>
      <w:tabs>
        <w:tab w:val="center" w:pos="4252"/>
        <w:tab w:val="right" w:pos="8504"/>
      </w:tabs>
      <w:spacing w:line="240" w:lineRule="auto"/>
      <w:jc w:val="right"/>
    </w:pPr>
    <w:rPr>
      <w:sz w:val="20"/>
    </w:rPr>
  </w:style>
  <w:style w:type="paragraph" w:customStyle="1" w:styleId="Normaltaula">
    <w:name w:val="Normal taula"/>
    <w:basedOn w:val="Normal"/>
    <w:link w:val="NormaltaulaCar"/>
    <w:qFormat/>
    <w:rsid w:val="00C76E7C"/>
    <w:pPr>
      <w:spacing w:before="60" w:after="60" w:line="240" w:lineRule="auto"/>
      <w:contextualSpacing/>
    </w:pPr>
    <w:rPr>
      <w:sz w:val="20"/>
    </w:rPr>
  </w:style>
  <w:style w:type="character" w:customStyle="1" w:styleId="NormaltaulaCar">
    <w:name w:val="Normal taula Car"/>
    <w:basedOn w:val="Fuentedeprrafopredeter"/>
    <w:link w:val="Normaltaula"/>
    <w:rsid w:val="00C76E7C"/>
    <w:rPr>
      <w:sz w:val="20"/>
    </w:rPr>
  </w:style>
  <w:style w:type="paragraph" w:customStyle="1" w:styleId="Notaalpeu">
    <w:name w:val="Nota al peu"/>
    <w:basedOn w:val="Normal"/>
    <w:rsid w:val="00C85284"/>
    <w:pPr>
      <w:spacing w:line="240" w:lineRule="auto"/>
    </w:pPr>
    <w:rPr>
      <w:sz w:val="16"/>
      <w:szCs w:val="20"/>
      <w:lang w:val="es-ES"/>
    </w:rPr>
  </w:style>
  <w:style w:type="paragraph" w:customStyle="1" w:styleId="Subttolportada">
    <w:name w:val="Subtítol portada"/>
    <w:basedOn w:val="Normal"/>
    <w:next w:val="Normal"/>
    <w:rsid w:val="00C85284"/>
    <w:pPr>
      <w:framePr w:vSpace="284" w:wrap="around" w:vAnchor="text" w:hAnchor="text" w:y="1"/>
      <w:spacing w:before="480" w:after="240" w:line="240" w:lineRule="auto"/>
    </w:pPr>
    <w:rPr>
      <w:sz w:val="48"/>
    </w:rPr>
  </w:style>
  <w:style w:type="paragraph" w:customStyle="1" w:styleId="Ttolndex">
    <w:name w:val="Títol índex"/>
    <w:basedOn w:val="TtuloTDC"/>
    <w:next w:val="Normal"/>
    <w:uiPriority w:val="11"/>
    <w:rsid w:val="00C85284"/>
    <w:pPr>
      <w:spacing w:after="240" w:line="240" w:lineRule="auto"/>
    </w:pPr>
    <w:rPr>
      <w:rFonts w:ascii="Arial" w:eastAsiaTheme="minorHAnsi" w:hAnsi="Arial" w:cstheme="minorBidi"/>
      <w:b/>
      <w:color w:val="auto"/>
      <w:sz w:val="36"/>
      <w:szCs w:val="22"/>
    </w:rPr>
  </w:style>
  <w:style w:type="paragraph" w:customStyle="1" w:styleId="Taulattolesquerra">
    <w:name w:val="Taula títol esquerra"/>
    <w:basedOn w:val="Normaltaula"/>
    <w:rsid w:val="00C85284"/>
    <w:rPr>
      <w:rFonts w:ascii="Arial Negrita" w:hAnsi="Arial Negrita"/>
      <w:b/>
      <w:color w:val="FFFFFF" w:themeColor="background1"/>
      <w:sz w:val="22"/>
    </w:rPr>
  </w:style>
  <w:style w:type="paragraph" w:customStyle="1" w:styleId="Taulasubdvisi1pargraf">
    <w:name w:val="Taula subdvisió 1 paràgraf"/>
    <w:basedOn w:val="Normal"/>
    <w:rsid w:val="00F11C2A"/>
    <w:pPr>
      <w:spacing w:before="60" w:after="60" w:line="240" w:lineRule="auto"/>
      <w:ind w:left="454"/>
    </w:pPr>
    <w:rPr>
      <w:rFonts w:eastAsia="Lucida Sans Unicode" w:cs="Times New Roman"/>
      <w:sz w:val="20"/>
    </w:rPr>
  </w:style>
  <w:style w:type="paragraph" w:customStyle="1" w:styleId="Taulasubdvisi2">
    <w:name w:val="Taula subdvisió 2"/>
    <w:basedOn w:val="Normal"/>
    <w:rsid w:val="00C76E7C"/>
    <w:pPr>
      <w:numPr>
        <w:numId w:val="13"/>
      </w:numPr>
      <w:spacing w:before="60" w:after="60" w:line="240" w:lineRule="auto"/>
      <w:ind w:left="738" w:hanging="284"/>
    </w:pPr>
    <w:rPr>
      <w:rFonts w:eastAsia="Lucida Sans Unicode" w:cs="Times New Roman"/>
      <w:sz w:val="20"/>
    </w:rPr>
  </w:style>
  <w:style w:type="paragraph" w:customStyle="1" w:styleId="Taulasubdvisi2pargraf">
    <w:name w:val="Taula subdvisió 2 paràgraf"/>
    <w:basedOn w:val="Normal"/>
    <w:rsid w:val="00F11C2A"/>
    <w:pPr>
      <w:spacing w:before="60" w:after="60" w:line="240" w:lineRule="auto"/>
      <w:ind w:left="720"/>
    </w:pPr>
    <w:rPr>
      <w:rFonts w:eastAsia="Lucida Sans Unicode" w:cs="Times New Roman"/>
      <w:sz w:val="20"/>
    </w:rPr>
  </w:style>
  <w:style w:type="paragraph" w:customStyle="1" w:styleId="Taulasubdvisi3">
    <w:name w:val="Taula subdvisió 3"/>
    <w:basedOn w:val="Normal"/>
    <w:rsid w:val="00F11C2A"/>
    <w:pPr>
      <w:numPr>
        <w:numId w:val="14"/>
      </w:numPr>
      <w:spacing w:before="60" w:after="60" w:line="240" w:lineRule="auto"/>
      <w:ind w:left="1021" w:hanging="284"/>
    </w:pPr>
    <w:rPr>
      <w:rFonts w:eastAsia="Lucida Sans Unicode" w:cs="Times New Roman"/>
      <w:sz w:val="20"/>
    </w:rPr>
  </w:style>
  <w:style w:type="paragraph" w:customStyle="1" w:styleId="Textsubdvisi1">
    <w:name w:val="Text subdvisió 1"/>
    <w:basedOn w:val="Normal"/>
    <w:uiPriority w:val="1"/>
    <w:qFormat/>
    <w:rsid w:val="00961D08"/>
    <w:pPr>
      <w:numPr>
        <w:numId w:val="37"/>
      </w:numPr>
    </w:pPr>
    <w:rPr>
      <w:rFonts w:eastAsia="Lucida Sans Unicode" w:cs="Times New Roman"/>
    </w:rPr>
  </w:style>
  <w:style w:type="paragraph" w:customStyle="1" w:styleId="Textsubdivisi1pargraf">
    <w:name w:val="Text subdivisió 1 paràgraf"/>
    <w:basedOn w:val="Normal"/>
    <w:uiPriority w:val="2"/>
    <w:rsid w:val="00C85284"/>
    <w:pPr>
      <w:ind w:left="426"/>
    </w:pPr>
  </w:style>
  <w:style w:type="paragraph" w:customStyle="1" w:styleId="Textsubdvisi2">
    <w:name w:val="Text subdvisió 2"/>
    <w:basedOn w:val="Textsubdvisi1"/>
    <w:uiPriority w:val="3"/>
    <w:qFormat/>
    <w:rsid w:val="00C85284"/>
    <w:pPr>
      <w:numPr>
        <w:numId w:val="9"/>
      </w:numPr>
    </w:pPr>
  </w:style>
  <w:style w:type="paragraph" w:customStyle="1" w:styleId="Llistanumerada1">
    <w:name w:val="Llista numerada1"/>
    <w:basedOn w:val="Textsubdvisi1"/>
    <w:rsid w:val="00BC17DD"/>
    <w:pPr>
      <w:numPr>
        <w:numId w:val="10"/>
      </w:numPr>
      <w:ind w:left="357" w:hanging="357"/>
    </w:pPr>
  </w:style>
  <w:style w:type="paragraph" w:customStyle="1" w:styleId="Llistaamblletres">
    <w:name w:val="Llista amb lletres"/>
    <w:basedOn w:val="Llistanumerada1"/>
    <w:rsid w:val="00303DD4"/>
    <w:pPr>
      <w:numPr>
        <w:numId w:val="41"/>
      </w:numPr>
      <w:spacing w:before="0" w:after="0"/>
    </w:pPr>
  </w:style>
  <w:style w:type="paragraph" w:customStyle="1" w:styleId="Textsubdvisi3">
    <w:name w:val="Text subdvisió 3"/>
    <w:basedOn w:val="Textsubdvisi2"/>
    <w:uiPriority w:val="5"/>
    <w:qFormat/>
    <w:rsid w:val="00C85284"/>
    <w:pPr>
      <w:numPr>
        <w:numId w:val="12"/>
      </w:numPr>
    </w:pPr>
  </w:style>
  <w:style w:type="paragraph" w:customStyle="1" w:styleId="Taulattolcentratnegre">
    <w:name w:val="Taula títol centrat negre"/>
    <w:basedOn w:val="Notaalpeu"/>
    <w:rsid w:val="005C69A6"/>
    <w:pPr>
      <w:spacing w:before="60"/>
    </w:pPr>
    <w:rPr>
      <w:b/>
      <w:sz w:val="22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C85284"/>
    <w:pPr>
      <w:numPr>
        <w:numId w:val="0"/>
      </w:numPr>
      <w:spacing w:after="0" w:line="259" w:lineRule="auto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</w:rPr>
  </w:style>
  <w:style w:type="paragraph" w:styleId="Piedepgina">
    <w:name w:val="footer"/>
    <w:basedOn w:val="Normal"/>
    <w:link w:val="PiedepginaCar"/>
    <w:uiPriority w:val="99"/>
    <w:unhideWhenUsed/>
    <w:rsid w:val="005F617F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F617F"/>
  </w:style>
  <w:style w:type="paragraph" w:customStyle="1" w:styleId="DadesArxiu">
    <w:name w:val="Dades Arxiu"/>
    <w:basedOn w:val="Normal"/>
    <w:rsid w:val="00432B1C"/>
    <w:pPr>
      <w:spacing w:before="60" w:after="60" w:line="240" w:lineRule="auto"/>
      <w:jc w:val="right"/>
    </w:pPr>
    <w:rPr>
      <w:sz w:val="16"/>
    </w:rPr>
  </w:style>
  <w:style w:type="paragraph" w:customStyle="1" w:styleId="Textsubdvisi4">
    <w:name w:val="Text subdvisió 4"/>
    <w:basedOn w:val="Normal"/>
    <w:uiPriority w:val="7"/>
    <w:qFormat/>
    <w:rsid w:val="00845DBC"/>
    <w:pPr>
      <w:numPr>
        <w:numId w:val="16"/>
      </w:numPr>
      <w:ind w:left="1560" w:hanging="426"/>
    </w:pPr>
  </w:style>
  <w:style w:type="paragraph" w:customStyle="1" w:styleId="Textsubdivisi4pargraf">
    <w:name w:val="Text subdivisió 4 paràgraf"/>
    <w:basedOn w:val="Normal"/>
    <w:uiPriority w:val="8"/>
    <w:qFormat/>
    <w:rsid w:val="00614F6D"/>
    <w:pPr>
      <w:ind w:left="1560"/>
    </w:pPr>
  </w:style>
  <w:style w:type="character" w:styleId="Hipervnculo">
    <w:name w:val="Hyperlink"/>
    <w:basedOn w:val="Fuentedeprrafopredeter"/>
    <w:uiPriority w:val="99"/>
    <w:unhideWhenUsed/>
    <w:rsid w:val="00DE33B6"/>
    <w:rPr>
      <w:rFonts w:ascii="Arial" w:hAnsi="Arial"/>
      <w:b w:val="0"/>
      <w:color w:val="0563C1" w:themeColor="hyperlink"/>
      <w:sz w:val="22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FC72E5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C72E5"/>
  </w:style>
  <w:style w:type="paragraph" w:customStyle="1" w:styleId="adrea">
    <w:name w:val="adreça"/>
    <w:basedOn w:val="Normal"/>
    <w:link w:val="adreaCar"/>
    <w:qFormat/>
    <w:rsid w:val="00E71ECB"/>
    <w:pPr>
      <w:widowControl w:val="0"/>
      <w:tabs>
        <w:tab w:val="left" w:pos="861"/>
        <w:tab w:val="left" w:pos="1581"/>
        <w:tab w:val="left" w:pos="2301"/>
        <w:tab w:val="left" w:pos="3021"/>
        <w:tab w:val="left" w:pos="3741"/>
        <w:tab w:val="left" w:pos="4461"/>
        <w:tab w:val="left" w:pos="5181"/>
        <w:tab w:val="left" w:pos="5901"/>
        <w:tab w:val="left" w:pos="6621"/>
        <w:tab w:val="left" w:pos="7341"/>
        <w:tab w:val="left" w:pos="8061"/>
        <w:tab w:val="left" w:pos="8781"/>
      </w:tabs>
      <w:spacing w:before="0" w:after="0" w:line="240" w:lineRule="auto"/>
    </w:pPr>
    <w:rPr>
      <w:rFonts w:eastAsia="Times New Roman" w:cs="Times New Roman"/>
      <w:snapToGrid w:val="0"/>
      <w:color w:val="000000"/>
      <w:sz w:val="14"/>
      <w:szCs w:val="20"/>
      <w:lang w:eastAsia="es-ES"/>
    </w:rPr>
  </w:style>
  <w:style w:type="character" w:customStyle="1" w:styleId="adreaCar">
    <w:name w:val="adreça Car"/>
    <w:link w:val="adrea"/>
    <w:rsid w:val="00E71ECB"/>
    <w:rPr>
      <w:rFonts w:eastAsia="Times New Roman" w:cs="Times New Roman"/>
      <w:snapToGrid w:val="0"/>
      <w:color w:val="000000"/>
      <w:sz w:val="14"/>
      <w:szCs w:val="20"/>
      <w:lang w:eastAsia="es-ES"/>
    </w:rPr>
  </w:style>
  <w:style w:type="paragraph" w:customStyle="1" w:styleId="Crditssenseespai">
    <w:name w:val="Crèdits sense espai"/>
    <w:basedOn w:val="Normal"/>
    <w:uiPriority w:val="1"/>
    <w:qFormat/>
    <w:rsid w:val="69328CB3"/>
    <w:pPr>
      <w:spacing w:before="0" w:after="0"/>
      <w:ind w:right="5103"/>
    </w:pPr>
    <w:rPr>
      <w:rFonts w:eastAsiaTheme="minorEastAsia"/>
      <w:sz w:val="18"/>
      <w:szCs w:val="18"/>
    </w:rPr>
  </w:style>
  <w:style w:type="paragraph" w:styleId="Prrafodelista">
    <w:name w:val="List Paragraph"/>
    <w:basedOn w:val="Normal"/>
    <w:uiPriority w:val="34"/>
    <w:qFormat/>
    <w:rsid w:val="00DA3500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DA35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yperlink" Target="https://pixabay.com/ko/vectors/%EA%B2%BD%EA%B3%A0-%EC%A3%BC%EC%9D%98-%EA%B2%BD%EB%B3%B4-%EC%95%84%EC%9D%B4%EC%BD%98-145066/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freesvg.org/vector-image-for-a-download-button" TargetMode="External"/><Relationship Id="rId20" Type="http://schemas.openxmlformats.org/officeDocument/2006/relationships/hyperlink" Target="https://www.vecteezy.com/vector-art/26381459-modern-square-information-icon-vector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image" Target="media/image5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47982724D\Downloads\2024_Plantilla_DGSEC_PIV%20(1)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DB50FE2EC17274A973E9AEBA87232D4" ma:contentTypeVersion="14" ma:contentTypeDescription="Crear nuevo documento." ma:contentTypeScope="" ma:versionID="2113420cda6e5626cbb23dfc45cfdd56">
  <xsd:schema xmlns:xsd="http://www.w3.org/2001/XMLSchema" xmlns:xs="http://www.w3.org/2001/XMLSchema" xmlns:p="http://schemas.microsoft.com/office/2006/metadata/properties" xmlns:ns2="64d3d5b5-4c82-45e2-9977-8dea92990459" xmlns:ns3="78e116d2-2aca-427f-bc01-4eab53603139" targetNamespace="http://schemas.microsoft.com/office/2006/metadata/properties" ma:root="true" ma:fieldsID="80fbeed4cb5f07a30e7b9170eac698df" ns2:_="" ns3:_="">
    <xsd:import namespace="64d3d5b5-4c82-45e2-9977-8dea92990459"/>
    <xsd:import namespace="78e116d2-2aca-427f-bc01-4eab536031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d3d5b5-4c82-45e2-9977-8dea929904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b6c8f4d1-0548-410f-82ab-424def43ff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e116d2-2aca-427f-bc01-4eab5360313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a7a7ddd9-ee19-47f7-82f3-4b91efe4a167}" ma:internalName="TaxCatchAll" ma:showField="CatchAllData" ma:web="78e116d2-2aca-427f-bc01-4eab536031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d3d5b5-4c82-45e2-9977-8dea92990459">
      <Terms xmlns="http://schemas.microsoft.com/office/infopath/2007/PartnerControls"/>
    </lcf76f155ced4ddcb4097134ff3c332f>
    <TaxCatchAll xmlns="78e116d2-2aca-427f-bc01-4eab5360313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9DCB3-489C-4D0F-9E6C-6CBD0A1B95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63F667-8E8E-481F-B9CA-08D73329A8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d3d5b5-4c82-45e2-9977-8dea92990459"/>
    <ds:schemaRef ds:uri="78e116d2-2aca-427f-bc01-4eab536031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CE5A77-3725-4596-B8B9-2F944BC9FA4D}">
  <ds:schemaRefs>
    <ds:schemaRef ds:uri="http://schemas.microsoft.com/office/2006/metadata/properties"/>
    <ds:schemaRef ds:uri="http://schemas.microsoft.com/office/infopath/2007/PartnerControls"/>
    <ds:schemaRef ds:uri="64d3d5b5-4c82-45e2-9977-8dea92990459"/>
    <ds:schemaRef ds:uri="78e116d2-2aca-427f-bc01-4eab53603139"/>
  </ds:schemaRefs>
</ds:datastoreItem>
</file>

<file path=customXml/itemProps4.xml><?xml version="1.0" encoding="utf-8"?>
<ds:datastoreItem xmlns:ds="http://schemas.openxmlformats.org/officeDocument/2006/customXml" ds:itemID="{10C9EE72-932C-472C-8A0C-7838915665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808e005-1489-4374-954b-d3b08f193920}" enabled="0" method="" siteId="{7808e005-1489-4374-954b-d3b08f19392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2024_Plantilla_DGSEC_PIV (1).dotx</Template>
  <TotalTime>57</TotalTime>
  <Pages>5</Pages>
  <Words>201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Saez Bernal, Anna</dc:creator>
  <cp:keywords/>
  <dc:description/>
  <cp:lastModifiedBy>García Núñez, Alejandro</cp:lastModifiedBy>
  <cp:revision>11</cp:revision>
  <dcterms:created xsi:type="dcterms:W3CDTF">2026-05-28T13:16:00Z</dcterms:created>
  <dcterms:modified xsi:type="dcterms:W3CDTF">2026-05-29T15:03:00Z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0x0101000DB50FE2EC17274A973E9AEBA87232D4</vt:lpwstr>
  </property>
  <property fmtid="{D5CDD505-2E9C-101B-9397-08002B2CF9AE}" pid="3" name="MediaServiceImageTags">
    <vt:lpwstr/>
  </property>
  <property fmtid="{D5CDD505-2E9C-101B-9397-08002B2CF9AE}" pid="4" name="docLang">
    <vt:lpwstr>ca</vt:lpwstr>
  </property>
</Properties>
</file>